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header2.xml" ContentType="application/vnd.openxmlformats-officedocument.wordprocessingml.header+xml"/>
  <Default Extension="png" ContentType="image/png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 standalone="yes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<w:body><?xml version="1.0" encoding="UTF-8" standalone="yes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<w:body><w:p><w:pPr><w:spacing w:line="240" w:lineRule="auto" w:before="0"/><w:rPr><w:rFonts w:ascii="Times New Roman" w:hAnsi="Times New Roman" w:cs="Times New Roman" w:eastAsia="Times New Roman"/><w:sz w:val="20"/><w:szCs w:val="20"/></w:rPr></w:pPr></w:p><w:p><w:pPr><w:spacing w:before="214"/><w:ind w:left="560" w:right="0" w:firstLine="0"/><w:jc w:val="left"/><w:rPr><w:rFonts w:ascii="Arial" w:hAnsi="Arial" w:cs="Arial" w:eastAsia="Arial"/><w:sz w:val="40"/><w:szCs w:val="40"/></w:rPr></w:pPr><w:r><w:rPr><w:rFonts w:ascii="Arial"/><w:b/><w:color w:val="4F61AB"/><w:spacing w:val="-2"/><w:sz w:val="40"/></w:rPr><w:t>Build</w:t></w:r><w:r><w:rPr><w:rFonts w:ascii="Arial"/><w:b/><w:color w:val="4F61AB"/><w:spacing w:val="-5"/><w:sz w:val="40"/></w:rPr><w:t> </w:t></w:r><w:r><w:rPr><w:rFonts w:ascii="Arial"/><w:b/><w:color w:val="4F61AB"/><w:sz w:val="40"/></w:rPr><w:t>a</w:t></w:r><w:r><w:rPr><w:rFonts w:ascii="Arial"/><w:b/><w:color w:val="4F61AB"/><w:spacing w:val="-5"/><w:sz w:val="40"/></w:rPr><w:t> </w:t></w:r><w:r><w:rPr><w:rFonts w:ascii="Arial"/><w:b/><w:color w:val="4F61AB"/><w:spacing w:val="-1"/><w:sz w:val="40"/></w:rPr><w:t>Drill</w:t></w:r><w:r><w:rPr><w:rFonts w:ascii="Arial"/><w:b/><w:color w:val="4F61AB"/><w:spacing w:val="-4"/><w:sz w:val="40"/></w:rPr><w:t> </w:t></w:r><w:r><w:rPr><w:rFonts w:ascii="Arial"/><w:b/><w:color w:val="4F61AB"/><w:spacing w:val="-3"/><w:sz w:val="40"/></w:rPr><w:t>Press</w:t></w:r><w:r><w:rPr><w:rFonts w:ascii="Arial"/><w:b/><w:color w:val="4F61AB"/><w:spacing w:val="-5"/><w:sz w:val="40"/></w:rPr><w:t> </w:t></w:r><w:r><w:rPr><w:rFonts w:ascii="Arial"/><w:b/><w:color w:val="4F61AB"/><w:spacing w:val="-1"/><w:sz w:val="40"/></w:rPr><w:t>Vise</w:t></w:r><w:r><w:rPr><w:rFonts w:ascii="Arial"/><w:sz w:val="40"/></w:rPr></w:r></w:p><w:p><w:pPr><w:spacing w:line="240" w:lineRule="auto" w:before="2"/><w:rPr><w:rFonts w:ascii="Arial" w:hAnsi="Arial" w:cs="Arial" w:eastAsia="Arial"/><w:b/><w:bCs/><w:sz w:val="5"/><w:szCs w:val="5"/></w:rPr></w:pPr></w:p><w:p><w:pPr><w:spacing w:line="100" w:lineRule="atLeast"/><w:ind w:left="510" w:right="0" w:firstLine="0"/><w:rPr><w:rFonts w:ascii="Arial" w:hAnsi="Arial" w:cs="Arial" w:eastAsia="Arial"/><w:sz w:val="10"/><w:szCs w:val="10"/></w:rPr></w:pPr><w:r><w:rPr><w:rFonts w:ascii="Arial" w:hAnsi="Arial" w:cs="Arial" w:eastAsia="Arial"/><w:sz w:val="10"/><w:szCs w:val="10"/></w:rPr><w:pict><v:group style="width:473pt;height:5pt;mso-position-horizontal-relative:char;mso-position-vertical-relative:line" coordorigin="0,0" coordsize="9460,100"><v:group style="position:absolute;left:50;top:50;width:9360;height:2" coordorigin="50,50" coordsize="9360,2"><v:shape style="position:absolute;left:50;top:50;width:9360;height:2" coordorigin="50,50" coordsize="9360,0" path="m50,50l9410,50e" filled="false" stroked="true" strokeweight="5pt" strokecolor="#b6b8dd"><v:path arrowok="t"/></v:shape></v:group></v:group></w:pict></w:r><w:r><w:rPr><w:rFonts w:ascii="Arial" w:hAnsi="Arial" w:cs="Arial" w:eastAsia="Arial"/><w:sz w:val="10"/><w:szCs w:val="10"/></w:rPr></w:r></w:p><w:p><w:pPr><w:pStyle w:val="Heading1"/><w:spacing w:line="240" w:lineRule="auto" w:before="348"/><w:ind w:left="560" w:right="0"/><w:jc w:val="left"/><w:rPr><w:b w:val="0"/><w:bCs w:val="0"/></w:rPr></w:pPr><w:r><w:rPr><w:color w:val="4F61AB"/><w:spacing w:val="-1"/></w:rPr><w:t>Introduction</w:t></w:r><w:r><w:rPr><w:b w:val="0"/></w:rPr></w:r></w:p><w:p><w:pPr><w:pStyle w:val="BodyText"/><w:spacing w:line="284" w:lineRule="auto" w:before="124"/><w:ind w:left="560" w:right="1106" w:firstLine="0"/><w:jc w:val="left"/><w:rPr><w:rFonts w:ascii="Arial" w:hAnsi="Arial" w:cs="Arial" w:eastAsia="Arial"/></w:rPr></w:pPr><w:r><w:rPr><w:color w:val="4C4D4F"/><w:spacing w:val="-1"/></w:rPr><w:t>This </w:t></w:r><w:r><w:rPr><w:color w:val="4C4D4F"/></w:rPr><w:t>activity </w:t></w:r><w:r><w:rPr><w:color w:val="4C4D4F"/><w:spacing w:val="-1"/></w:rPr><w:t>plan</w:t></w:r><w:r><w:rPr><w:color w:val="4C4D4F"/><w:spacing w:val="-2"/></w:rPr><w:t> </w:t></w:r><w:r><w:rPr><w:color w:val="4C4D4F"/><w:spacing w:val="-1"/></w:rPr><w:t>will </w:t></w:r><w:r><w:rPr><w:color w:val="4C4D4F"/><w:spacing w:val="-2"/></w:rPr><w:t>develop </w:t></w:r><w:r><w:rPr><w:color w:val="4C4D4F"/><w:spacing w:val="-1"/></w:rPr><w:t>the </w:t></w:r><w:r><w:rPr><w:color w:val="4C4D4F"/><w:spacing w:val="-2"/></w:rPr><w:t>student’s</w:t></w:r><w:r><w:rPr><w:color w:val="4C4D4F"/><w:spacing w:val="-1"/></w:rPr><w:t> machining and</w:t></w:r><w:r><w:rPr><w:color w:val="4C4D4F"/><w:spacing w:val="-2"/></w:rPr><w:t> </w:t></w:r><w:r><w:rPr><w:color w:val="4C4D4F"/><w:spacing w:val="-1"/></w:rPr><w:t>metalworking skills as</w:t></w:r><w:r><w:rPr><w:color w:val="4C4D4F"/></w:rPr><w:t> </w:t></w:r><w:r><w:rPr><w:color w:val="4C4D4F"/><w:spacing w:val="-2"/></w:rPr><w:t>they</w:t></w:r><w:r><w:rPr><w:color w:val="4C4D4F"/><w:spacing w:val="-1"/></w:rPr><w:t> fabricate </w:t></w:r><w:r><w:rPr><w:color w:val="4C4D4F"/></w:rPr><w:t>a</w:t></w:r><w:r><w:rPr><w:color w:val="4C4D4F"/><w:spacing w:val="69"/></w:rPr><w:t> </w:t></w:r><w:r><w:rPr><w:color w:val="4C4D4F"/></w:rPr><w:t>multi-piece</w:t></w:r><w:r><w:rPr><w:color w:val="4C4D4F"/><w:spacing w:val="-2"/></w:rPr><w:t> steel vise.</w:t></w:r><w:r><w:rPr><w:color w:val="4C4D4F"/></w:rPr><w:t> </w:t></w:r><w:r><w:rPr><w:color w:val="4C4D4F"/><w:spacing w:val="-1"/></w:rPr><w:t>The</w:t></w:r><w:r><w:rPr><w:color w:val="4C4D4F"/><w:spacing w:val="-2"/></w:rPr><w:t> </w:t></w:r><w:r><w:rPr><w:color w:val="4C4D4F"/><w:spacing w:val="-1"/></w:rPr><w:t>project</w:t></w:r><w:r><w:rPr><w:color w:val="4C4D4F"/></w:rPr><w:t> </w:t></w:r><w:r><w:rPr><w:color w:val="4C4D4F"/><w:spacing w:val="-1"/></w:rPr><w:t>will</w:t></w:r><w:r><w:rPr><w:color w:val="4C4D4F"/><w:spacing w:val="-2"/></w:rPr><w:t> </w:t></w:r><w:r><w:rPr><w:color w:val="4C4D4F"/><w:spacing w:val="-1"/></w:rPr><w:t>encompass</w:t></w:r><w:r><w:rPr><w:color w:val="4C4D4F"/></w:rPr><w:t> </w:t></w:r><w:r><w:rPr><w:color w:val="4C4D4F"/><w:spacing w:val="-1"/></w:rPr><w:t>basic lathe</w:t></w:r><w:r><w:rPr><w:color w:val="4C4D4F"/><w:spacing w:val="-2"/></w:rPr><w:t> </w:t></w:r><w:r><w:rPr><w:color w:val="4C4D4F"/><w:spacing w:val="-1"/></w:rPr><w:t>operations,</w:t></w:r><w:r><w:rPr><w:color w:val="4C4D4F"/></w:rPr><w:t> </w:t></w:r><w:r><w:rPr><w:color w:val="4C4D4F"/><w:spacing w:val="-2"/></w:rPr><w:t>layout</w:t></w:r><w:r><w:rPr><w:color w:val="4C4D4F"/><w:spacing w:val="-1"/></w:rPr><w:t> procedures,</w:t></w:r><w:r><w:rPr><w:color w:val="4C4D4F"/></w:rPr><w:t> </w:t></w:r><w:r><w:rPr><w:color w:val="4C4D4F"/><w:spacing w:val="-1"/></w:rPr><w:t>drill</w:t></w:r><w:r><w:rPr><w:color w:val="4C4D4F"/><w:spacing w:val="81"/></w:rPr><w:t> </w:t></w:r><w:r><w:rPr><w:rFonts w:ascii="Arial" w:hAnsi="Arial" w:cs="Arial" w:eastAsia="Arial"/><w:color w:val="4C4D4F"/></w:rPr><w:t>press </w:t></w:r><w:r><w:rPr><w:rFonts w:ascii="Arial" w:hAnsi="Arial" w:cs="Arial" w:eastAsia="Arial"/><w:color w:val="4C4D4F"/><w:spacing w:val="-1"/></w:rPr><w:t>operations,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slot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milling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face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milling,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oil</w:t></w:r><w:r><w:rPr><w:rFonts w:ascii="Arial" w:hAnsi="Arial" w:cs="Arial" w:eastAsia="Arial"/><w:color w:val="4C4D4F"/></w:rPr><w:t> or </w:t></w:r><w:r><w:rPr><w:rFonts w:ascii="Arial" w:hAnsi="Arial" w:cs="Arial" w:eastAsia="Arial"/><w:color w:val="4C4D4F"/><w:spacing w:val="-1"/></w:rPr><w:t>chemical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blackening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finish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painting</w:t></w:r><w:r><w:rPr><w:rFonts w:ascii="Arial" w:hAnsi="Arial" w:cs="Arial" w:eastAsia="Arial"/><w:color w:val="4C4D4F"/></w:rPr><w:t> or</w:t></w:r><w:r><w:rPr><w:rFonts w:ascii="Arial" w:hAnsi="Arial" w:cs="Arial" w:eastAsia="Arial"/><w:color w:val="4C4D4F"/><w:spacing w:val="75"/></w:rPr><w:t> </w:t></w:r><w:r><w:rPr><w:rFonts w:ascii="Arial" w:hAnsi="Arial" w:cs="Arial" w:eastAsia="Arial"/><w:color w:val="4C4D4F"/><w:spacing w:val="-1"/></w:rPr><w:t>powder-coat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finishing</w:t></w:r><w:r><w:rPr><w:rFonts w:ascii="Arial" w:hAnsi="Arial" w:cs="Arial" w:eastAsia="Arial"/><w:color w:val="4C4D4F"/></w:rPr><w:t> process. </w:t></w:r><w:r><w:rPr><w:rFonts w:ascii="Arial" w:hAnsi="Arial" w:cs="Arial" w:eastAsia="Arial"/><w:color w:val="4C4D4F"/><w:spacing w:val="-1"/></w:rPr><w:t>The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student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will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also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1"/></w:rPr><w:t>perform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GMAW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welding.</w:t></w:r><w:r><w:rPr><w:rFonts w:ascii="Arial" w:hAnsi="Arial" w:cs="Arial" w:eastAsia="Arial"/></w:rPr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3296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486033" cy="1624202"/><wp:effectExtent l="0" t="0" r="0" b="0"/><wp:docPr id="1" name="image1.png" descr=""/><wp:cNvGraphicFramePr><a:graphicFrameLocks noChangeAspect="1"/></wp:cNvGraphicFramePr><a:graphic><a:graphicData uri="http://schemas.openxmlformats.org/drawingml/2006/picture"><pic:pic><pic:nvPicPr><pic:cNvPr id="2" name="image1.png"/><pic:cNvPicPr/></pic:nvPicPr><pic:blipFill><a:blip r:embed="rId7" cstate="print"/><a:stretch><a:fillRect/></a:stretch></pic:blipFill><pic:spPr><a:xfrm><a:off x="0" y="0"/><a:ext cx="2486033" cy="1624202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spacing w:line="240" w:lineRule="auto" w:before="4"/><w:rPr><w:rFonts w:ascii="Arial" w:hAnsi="Arial" w:cs="Arial" w:eastAsia="Arial"/><w:sz w:val="28"/><w:szCs w:val="28"/></w:rPr></w:pPr></w:p><w:p><w:pPr><w:pStyle w:val="Heading1"/><w:spacing w:line="240" w:lineRule="auto" w:before="0"/><w:ind w:left="560" w:right="0"/><w:jc w:val="left"/><w:rPr><w:b w:val="0"/><w:bCs w:val="0"/></w:rPr></w:pPr><w:r><w:rPr><w:color w:val="4F61AB"/><w:spacing w:val="-1"/></w:rPr><w:t>Lesson</w:t></w:r><w:r><w:rPr><w:color w:val="4F61AB"/><w:spacing w:val="-13"/></w:rPr><w:t> </w:t></w:r><w:r><w:rPr><w:color w:val="4F61AB"/><w:spacing w:val="-1"/></w:rPr><w:t>Objectives</w:t></w:r><w:r><w:rPr><w:b w:val="0"/></w:rPr></w:r></w:p><w:p><w:pPr><w:pStyle w:val="BodyText"/><w:spacing w:line="240" w:lineRule="auto" w:before="124"/><w:ind w:left="560" w:right="0" w:firstLine="0"/><w:jc w:val="left"/></w:pPr><w:r><w:rPr><w:color w:val="4C4D4F"/><w:spacing w:val="-1"/></w:rPr><w:t>The</w:t></w:r><w:r><w:rPr><w:color w:val="4C4D4F"/><w:spacing w:val="-2"/></w:rPr><w:t> student</w:t></w:r><w:r><w:rPr><w:color w:val="4C4D4F"/><w:spacing w:val="-1"/></w:rPr><w:t> will</w:t></w:r><w:r><w:rPr><w:color w:val="4C4D4F"/><w:spacing w:val="-2"/></w:rPr><w:t> </w:t></w:r><w:r><w:rPr><w:color w:val="4C4D4F"/></w:rPr><w:t>be</w:t></w:r><w:r><w:rPr><w:color w:val="4C4D4F"/><w:spacing w:val="-2"/></w:rPr><w:t> </w:t></w:r><w:r><w:rPr><w:color w:val="4C4D4F"/><w:spacing w:val="-1"/></w:rPr><w:t>able</w:t></w:r><w:r><w:rPr><w:color w:val="4C4D4F"/></w:rPr><w:t> </w:t></w:r><w:r><w:rPr><w:color w:val="4C4D4F"/><w:spacing w:val="-3"/></w:rPr><w:t>to:</w:t></w:r><w:r><w:rPr/></w:r></w:p><w:p><w:pPr><w:pStyle w:val="BodyText"/><w:numPr><w:ilvl w:val="0"/><w:numId w:val="1"/></w:numPr><w:tabs><w:tab w:pos="1200" w:val="left" w:leader="none"/></w:tabs><w:spacing w:line="284" w:lineRule="auto" w:before="108" w:after="0"/><w:ind w:left="1200" w:right="1380" w:hanging="270"/><w:jc w:val="both"/></w:pPr><w:r><w:rPr><w:rFonts w:ascii="Arial"/><w:color w:val="4C4D4F"/><w:spacing w:val="-1"/></w:rPr><w:t>Use</w:t></w:r><w:r><w:rPr><w:rFonts w:ascii="Arial"/><w:color w:val="4C4D4F"/></w:rPr><w:t> a </w:t></w:r><w:r><w:rPr><w:rFonts w:ascii="Arial"/><w:color w:val="4C4D4F"/><w:spacing w:val="-1"/></w:rPr><w:t>machine</w:t></w:r><w:r><w:rPr><w:rFonts w:ascii="Arial"/><w:color w:val="4C4D4F"/></w:rPr><w:t> </w:t></w:r><w:r><w:rPr><w:rFonts w:ascii="Arial"/><w:color w:val="4C4D4F"/><w:spacing w:val="-1"/></w:rPr><w:t>lathe</w:t></w:r><w:r><w:rPr><w:rFonts w:ascii="Arial"/><w:color w:val="4C4D4F"/></w:rPr><w:t> </w:t></w:r><w:r><w:rPr><w:rFonts w:ascii="Arial"/><w:color w:val="4C4D4F"/><w:spacing w:val="-1"/></w:rPr><w:t>to</w:t></w:r><w:r><w:rPr><w:rFonts w:ascii="Arial"/><w:color w:val="4C4D4F"/></w:rPr><w:t> </w:t></w:r><w:r><w:rPr><w:rFonts w:ascii="Arial"/><w:color w:val="4C4D4F"/><w:spacing w:val="-1"/></w:rPr><w:t>face</w:t></w:r><w:r><w:rPr><w:rFonts w:ascii="Arial"/><w:color w:val="4C4D4F"/></w:rPr><w:t> </w:t></w:r><w:r><w:rPr><w:rFonts w:ascii="Arial"/><w:color w:val="4C4D4F"/><w:spacing w:val="-1"/></w:rPr><w:t>off,</w:t></w:r><w:r><w:rPr><w:rFonts w:ascii="Arial"/><w:color w:val="4C4D4F"/></w:rPr><w:t> </w:t></w:r><w:r><w:rPr><w:rFonts w:ascii="Arial"/><w:color w:val="4C4D4F"/><w:spacing w:val="-1"/></w:rPr><w:t>centre</w:t></w:r><w:r><w:rPr><w:rFonts w:ascii="Arial"/><w:color w:val="4C4D4F"/></w:rPr><w:t> </w:t></w:r><w:r><w:rPr><w:rFonts w:ascii="Arial"/><w:color w:val="4C4D4F"/><w:spacing w:val="-1"/></w:rPr><w:t>drill,</w:t></w:r><w:r><w:rPr><w:rFonts w:ascii="Arial"/><w:color w:val="4C4D4F"/></w:rPr><w:t> </w:t></w:r><w:r><w:rPr><w:rFonts w:ascii="Arial"/><w:color w:val="4C4D4F"/><w:spacing w:val="-1"/></w:rPr><w:t>cut</w:t></w:r><w:r><w:rPr><w:rFonts w:ascii="Arial"/><w:color w:val="4C4D4F"/></w:rPr><w:t> </w:t></w:r><w:r><w:rPr><w:rFonts w:ascii="Arial"/><w:color w:val="4C4D4F"/><w:spacing w:val="-1"/></w:rPr><w:t>threads,</w:t></w:r><w:r><w:rPr><w:rFonts w:ascii="Arial"/><w:color w:val="4C4D4F"/></w:rPr><w:t> </w:t></w:r><w:r><w:rPr><w:rFonts w:ascii="Arial"/><w:color w:val="4C4D4F"/><w:spacing w:val="-1"/></w:rPr><w:t>knurl,</w:t></w:r><w:r><w:rPr><w:rFonts w:ascii="Arial"/><w:color w:val="4C4D4F"/></w:rPr><w:t> turn </w:t></w:r><w:r><w:rPr><w:rFonts w:ascii="Arial"/><w:color w:val="4C4D4F"/><w:spacing w:val="-1"/></w:rPr><w:t>to</w:t></w:r><w:r><w:rPr><w:rFonts w:ascii="Arial"/><w:color w:val="4C4D4F"/></w:rPr><w:t> </w:t></w:r><w:r><w:rPr><w:rFonts w:ascii="Arial"/><w:color w:val="4C4D4F"/><w:spacing w:val="-3"/></w:rPr><w:t>diameter,</w:t></w:r><w:r><w:rPr><w:rFonts w:ascii="Arial"/><w:color w:val="4C4D4F"/></w:rPr><w:t> </w:t></w:r><w:r><w:rPr><w:rFonts w:ascii="Arial"/><w:color w:val="4C4D4F"/><w:spacing w:val="-1"/></w:rPr><w:t>and</w:t></w:r><w:r><w:rPr><w:rFonts w:ascii="Arial"/><w:color w:val="4C4D4F"/></w:rPr><w:t> file</w:t></w:r><w:r><w:rPr><w:rFonts w:ascii="Arial"/><w:color w:val="4C4D4F"/><w:spacing w:val="45"/></w:rPr><w:t> </w:t></w:r><w:r><w:rPr><w:color w:val="4C4D4F"/><w:spacing w:val="-1"/></w:rPr><w:t>in</w:t></w:r><w:r><w:rPr><w:color w:val="4C4D4F"/><w:spacing w:val="-2"/></w:rPr><w:t> </w:t></w:r><w:r><w:rPr><w:color w:val="4C4D4F"/></w:rPr><w:t>a</w:t></w:r><w:r><w:rPr><w:color w:val="4C4D4F"/><w:spacing w:val="-1"/></w:rPr><w:t> scrolling </w:t></w:r><w:r><w:rPr><w:color w:val="4C4D4F"/><w:spacing w:val="1"/></w:rPr><w:t>3-jaw</w:t></w:r><w:r><w:rPr><w:color w:val="4C4D4F"/><w:spacing w:val="-1"/></w:rPr><w:t> chuck,</w:t></w:r><w:r><w:rPr><w:color w:val="4C4D4F"/></w:rPr><w:t> </w:t></w:r><w:r><w:rPr><w:color w:val="4C4D4F"/><w:spacing w:val="-1"/></w:rPr><w:t>and</w:t></w:r><w:r><w:rPr><w:color w:val="4C4D4F"/><w:spacing w:val="-2"/></w:rPr><w:t> </w:t></w:r><w:r><w:rPr><w:color w:val="4C4D4F"/><w:spacing w:val="-1"/></w:rPr><w:t>do facing,</w:t></w:r><w:r><w:rPr><w:color w:val="4C4D4F"/></w:rPr><w:t> </w:t></w:r><w:r><w:rPr><w:color w:val="4C4D4F"/><w:spacing w:val="-1"/></w:rPr><w:t>boring,</w:t></w:r><w:r><w:rPr><w:color w:val="4C4D4F"/></w:rPr><w:t> </w:t></w:r><w:r><w:rPr><w:color w:val="4C4D4F"/><w:spacing w:val="-1"/></w:rPr><w:t>and reaming</w:t></w:r><w:r><w:rPr><w:color w:val="4C4D4F"/><w:spacing w:val="-2"/></w:rPr><w:t> </w:t></w:r><w:r><w:rPr><w:color w:val="4C4D4F"/><w:spacing w:val="-1"/></w:rPr><w:t>in an independent</w:t></w:r><w:r><w:rPr><w:color w:val="4C4D4F"/></w:rPr><w:t> </w:t></w:r><w:r><w:rPr><w:color w:val="4C4D4F"/><w:spacing w:val="3"/></w:rPr><w:t>4-</w:t></w:r><w:r><w:rPr><w:color w:val="4C4D4F"/></w:rPr><w:t> </w:t></w:r><w:r><w:rPr><w:color w:val="4C4D4F"/><w:spacing w:val="-2"/></w:rPr><w:t>jaw</w:t></w:r><w:r><w:rPr><w:color w:val="4C4D4F"/><w:spacing w:val="51"/></w:rPr><w:t> </w:t></w:r><w:r><w:rPr><w:color w:val="4C4D4F"/><w:spacing w:val="-1"/></w:rPr><w:t>chuck</w:t></w:r><w:r><w:rPr/></w:r></w:p><w:p><w:pPr><w:pStyle w:val="BodyText"/><w:numPr><w:ilvl w:val="0"/><w:numId w:val="1"/></w:numPr><w:tabs><w:tab w:pos="1200" w:val="left" w:leader="none"/></w:tabs><w:spacing w:line="240" w:lineRule="auto" w:before="62" w:after="0"/><w:ind w:left="1200" w:right="0" w:hanging="270"/><w:jc w:val="left"/></w:pPr><w:r><w:rPr><w:color w:val="4C4D4F"/><w:spacing w:val="-2"/></w:rPr><w:t>Lay</w:t></w:r><w:r><w:rPr><w:color w:val="4C4D4F"/><w:spacing w:val="-1"/></w:rPr><w:t> out</w:t></w:r><w:r><w:rPr><w:color w:val="4C4D4F"/></w:rPr><w:t> </w:t></w:r><w:r><w:rPr><w:color w:val="4C4D4F"/><w:spacing w:val="-1"/></w:rPr><w:t>hole </w:t></w:r><w:r><w:rPr><w:color w:val="4C4D4F"/></w:rPr><w:t>locations </w:t></w:r><w:r><w:rPr><w:color w:val="4C4D4F"/><w:spacing w:val="-1"/></w:rPr><w:t>for</w:t></w:r><w:r><w:rPr><w:color w:val="4C4D4F"/></w:rPr><w:t> </w:t></w:r><w:r><w:rPr><w:color w:val="4C4D4F"/><w:spacing w:val="-1"/></w:rPr><w:t>drilling</w:t></w:r><w:r><w:rPr/></w:r></w:p><w:p><w:pPr><w:pStyle w:val="BodyText"/><w:numPr><w:ilvl w:val="0"/><w:numId w:val="1"/></w:numPr><w:tabs><w:tab w:pos="1200" w:val="left" w:leader="none"/></w:tabs><w:spacing w:line="240" w:lineRule="auto" w:before="108" w:after="0"/><w:ind w:left="1200" w:right="0" w:hanging="270"/><w:jc w:val="left"/></w:pPr><w:r><w:rPr><w:color w:val="4C4D4F"/><w:spacing w:val="-1"/></w:rPr><w:t>Use</w:t></w:r><w:r><w:rPr><w:color w:val="4C4D4F"/><w:spacing w:val="-2"/></w:rPr><w:t> </w:t></w:r><w:r><w:rPr><w:color w:val="4C4D4F"/></w:rPr><w:t>a</w:t></w:r><w:r><w:rPr><w:color w:val="4C4D4F"/><w:spacing w:val="-1"/></w:rPr><w:t> drill press</w:t></w:r><w:r><w:rPr><w:color w:val="4C4D4F"/></w:rPr><w:t> </w:t></w:r><w:r><w:rPr><w:color w:val="4C4D4F"/><w:spacing w:val="-1"/></w:rPr><w:t>with </w:t></w:r><w:r><w:rPr><w:color w:val="4C4D4F"/></w:rPr><w:t>a</w:t></w:r><w:r><w:rPr><w:color w:val="4C4D4F"/><w:spacing w:val="-2"/></w:rPr><w:t> </w:t></w:r><w:r><w:rPr><w:color w:val="4C4D4F"/><w:spacing w:val="-1"/></w:rPr><w:t>drill press</w:t></w:r><w:r><w:rPr><w:color w:val="4C4D4F"/></w:rPr><w:t> </w:t></w:r><w:r><w:rPr><w:color w:val="4C4D4F"/><w:spacing w:val="-1"/></w:rPr><w:t>vise to pilot drill,</w:t></w:r><w:r><w:rPr><w:color w:val="4C4D4F"/></w:rPr><w:t> </w:t></w:r><w:r><w:rPr><w:color w:val="4C4D4F"/><w:spacing w:val="-1"/></w:rPr><w:t>bore,</w:t></w:r><w:r><w:rPr><w:color w:val="4C4D4F"/></w:rPr><w:t> </w:t></w:r><w:r><w:rPr><w:color w:val="4C4D4F"/><w:spacing w:val="-1"/></w:rPr><w:t>and ream</w:t></w:r><w:r><w:rPr><w:color w:val="4C4D4F"/></w:rPr><w:t> </w:t></w:r><w:r><w:rPr><w:color w:val="4C4D4F"/><w:spacing w:val="-1"/></w:rPr><w:t>to</w:t></w:r><w:r><w:rPr><w:color w:val="4C4D4F"/><w:spacing w:val="-2"/></w:rPr><w:t> </w:t></w:r><w:r><w:rPr><w:color w:val="4C4D4F"/></w:rPr><w:t>a</w:t></w:r><w:r><w:rPr><w:color w:val="4C4D4F"/><w:spacing w:val="-1"/></w:rPr><w:t> </w:t></w:r><w:r><w:rPr><w:color w:val="4C4D4F"/><w:spacing w:val="-2"/></w:rPr><w:t>given</w:t></w:r><w:r><w:rPr><w:color w:val="4C4D4F"/><w:spacing w:val="-1"/></w:rPr><w:t> nominal </w:t></w:r><w:r><w:rPr><w:color w:val="4C4D4F"/><w:spacing w:val="-2"/></w:rPr><w:t>size</w:t></w:r><w:r><w:rPr/></w:r></w:p><w:p><w:pPr><w:pStyle w:val="BodyText"/><w:numPr><w:ilvl w:val="0"/><w:numId w:val="1"/></w:numPr><w:tabs><w:tab w:pos="1200" w:val="left" w:leader="none"/></w:tabs><w:spacing w:line="240" w:lineRule="auto" w:before="108" w:after="0"/><w:ind w:left="1200" w:right="0" w:hanging="270"/><w:jc w:val="left"/></w:pPr><w:r><w:rPr><w:color w:val="4C4D4F"/><w:spacing w:val="-2"/></w:rPr><w:t>Cut</w:t></w:r><w:r><w:rPr><w:color w:val="4C4D4F"/><w:spacing w:val="-1"/></w:rPr><w:t> stock</w:t></w:r><w:r><w:rPr><w:color w:val="4C4D4F"/></w:rPr><w:t> </w:t></w:r><w:r><w:rPr><w:color w:val="4C4D4F"/><w:spacing w:val="-2"/></w:rPr><w:t>steel</w:t></w:r><w:r><w:rPr><w:color w:val="4C4D4F"/><w:spacing w:val="-1"/></w:rPr><w:t> using</w:t></w:r><w:r><w:rPr><w:color w:val="4C4D4F"/><w:spacing w:val="-2"/></w:rPr><w:t> </w:t></w:r><w:r><w:rPr><w:color w:val="4C4D4F"/></w:rPr><w:t>a</w:t></w:r><w:r><w:rPr><w:color w:val="4C4D4F"/><w:spacing w:val="-1"/></w:rPr><w:t> band saw</w:t></w:r><w:r><w:rPr/></w:r></w:p><w:p><w:pPr><w:pStyle w:val="BodyText"/><w:numPr><w:ilvl w:val="0"/><w:numId w:val="1"/></w:numPr><w:tabs><w:tab w:pos="1200" w:val="left" w:leader="none"/></w:tabs><w:spacing w:line="284" w:lineRule="auto" w:before="108" w:after="0"/><w:ind w:left="1200" w:right="1303" w:hanging="270"/><w:jc w:val="left"/></w:pPr><w:r><w:rPr><w:color w:val="4C4D4F"/><w:spacing w:val="-1"/></w:rPr><w:t>Use</w:t></w:r><w:r><w:rPr><w:color w:val="4C4D4F"/><w:spacing w:val="-2"/></w:rPr><w:t> </w:t></w:r><w:r><w:rPr><w:color w:val="4C4D4F"/></w:rPr><w:t>a</w:t></w:r><w:r><w:rPr><w:color w:val="4C4D4F"/><w:spacing w:val="-1"/></w:rPr><w:t> milling machine</w:t></w:r><w:r><w:rPr><w:color w:val="4C4D4F"/><w:spacing w:val="-2"/></w:rPr><w:t> </w:t></w:r><w:r><w:rPr><w:color w:val="4C4D4F"/><w:spacing w:val="-1"/></w:rPr><w:t>to face </w:t></w:r><w:r><w:rPr><w:color w:val="4C4D4F"/><w:spacing w:val="-2"/></w:rPr><w:t>mill,</w:t></w:r><w:r><w:rPr><w:color w:val="4C4D4F"/></w:rPr><w:t> </w:t></w:r><w:r><w:rPr><w:color w:val="4C4D4F"/><w:spacing w:val="-1"/></w:rPr><w:t>slot </w:t></w:r><w:r><w:rPr><w:color w:val="4C4D4F"/><w:spacing w:val="-2"/></w:rPr><w:t>mill,</w:t></w:r><w:r><w:rPr><w:color w:val="4C4D4F"/></w:rPr><w:t> </w:t></w:r><w:r><w:rPr><w:color w:val="4C4D4F"/><w:spacing w:val="-1"/></w:rPr><w:t>and </w:t></w:r><w:r><w:rPr><w:color w:val="4C4D4F"/><w:spacing w:val="1"/></w:rPr><w:t>perform</w:t></w:r><w:r><w:rPr><w:color w:val="4C4D4F"/><w:spacing w:val="-1"/></w:rPr><w:t> combined use of</w:t></w:r><w:r><w:rPr><w:color w:val="4C4D4F"/></w:rPr><w:t> </w:t></w:r><w:r><w:rPr><w:color w:val="4C4D4F"/><w:spacing w:val="-2"/></w:rPr><w:t>indexing </w:t></w:r><w:r><w:rPr><w:color w:val="4C4D4F"/><w:spacing w:val="-1"/></w:rPr><w:t>head</w:t></w:r><w:r><w:rPr><w:color w:val="4C4D4F"/><w:spacing w:val="65"/></w:rPr><w:t> </w:t></w:r><w:r><w:rPr><w:color w:val="4C4D4F"/><w:spacing w:val="-1"/></w:rPr><w:t>and</w:t></w:r><w:r><w:rPr><w:color w:val="4C4D4F"/></w:rPr><w:t> </w:t></w:r><w:r><w:rPr><w:color w:val="4C4D4F"/><w:spacing w:val="-1"/></w:rPr><w:t>end</w:t></w:r><w:r><w:rPr><w:color w:val="4C4D4F"/></w:rPr><w:t> </w:t></w:r><w:r><w:rPr><w:color w:val="4C4D4F"/><w:spacing w:val="-2"/></w:rPr><w:t>milling</w:t></w:r><w:r><w:rPr/></w:r></w:p><w:p><w:pPr><w:pStyle w:val="BodyText"/><w:numPr><w:ilvl w:val="0"/><w:numId w:val="1"/></w:numPr><w:tabs><w:tab w:pos="1200" w:val="left" w:leader="none"/></w:tabs><w:spacing w:line="240" w:lineRule="auto" w:before="62" w:after="0"/><w:ind w:left="1200" w:right="0" w:hanging="270"/><w:jc w:val="left"/><w:rPr><w:rFonts w:ascii="Arial" w:hAnsi="Arial" w:cs="Arial" w:eastAsia="Arial"/></w:rPr></w:pPr><w:r><w:rPr><w:rFonts w:ascii="Arial"/><w:color w:val="4C4D4F"/><w:spacing w:val="-1"/></w:rPr><w:t>Complete</w:t></w:r><w:r><w:rPr><w:rFonts w:ascii="Arial"/><w:color w:val="4C4D4F"/></w:rPr><w:t> </w:t></w:r><w:r><w:rPr><w:rFonts w:ascii="Arial"/><w:color w:val="4C4D4F"/><w:spacing w:val="-1"/></w:rPr><w:t>oil</w:t></w:r><w:r><w:rPr><w:rFonts w:ascii="Arial"/><w:color w:val="4C4D4F"/></w:rPr><w:t> or chemical </w:t></w:r><w:r><w:rPr><w:rFonts w:ascii="Arial"/><w:color w:val="4C4D4F"/><w:spacing w:val="-2"/></w:rPr><w:t>blackening,</w:t></w:r><w:r><w:rPr><w:rFonts w:ascii="Arial"/><w:color w:val="4C4D4F"/></w:rPr><w:t> </w:t></w:r><w:r><w:rPr><w:rFonts w:ascii="Arial"/><w:color w:val="4C4D4F"/><w:spacing w:val="-2"/></w:rPr><w:t>painting,</w:t></w:r><w:r><w:rPr><w:rFonts w:ascii="Arial"/><w:color w:val="4C4D4F"/></w:rPr><w:t> or </w:t></w:r><w:r><w:rPr><w:rFonts w:ascii="Arial"/><w:color w:val="4C4D4F"/><w:spacing w:val="-1"/></w:rPr><w:t>powder</w:t></w:r><w:r><w:rPr><w:rFonts w:ascii="Arial"/><w:color w:val="4C4D4F"/></w:rPr><w:t> </w:t></w:r><w:r><w:rPr><w:rFonts w:ascii="Arial"/><w:color w:val="4C4D4F"/><w:spacing w:val="-1"/></w:rPr><w:t>coating</w:t></w:r><w:r><w:rPr><w:rFonts w:ascii="Arial"/><w:color w:val="4C4D4F"/></w:rPr><w:t> </w:t></w:r><w:r><w:rPr><w:rFonts w:ascii="Arial"/><w:color w:val="4C4D4F"/><w:spacing w:val="-1"/></w:rPr><w:t>finish</w:t></w:r><w:r><w:rPr><w:rFonts w:ascii="Arial"/><w:color w:val="4C4D4F"/></w:rPr><w:t> processes</w:t></w:r><w:r><w:rPr><w:rFonts w:ascii="Arial"/></w:rPr></w:r></w:p><w:p><w:pPr><w:pStyle w:val="BodyText"/><w:numPr><w:ilvl w:val="0"/><w:numId w:val="1"/></w:numPr><w:tabs><w:tab w:pos="1200" w:val="left" w:leader="none"/></w:tabs><w:spacing w:line="240" w:lineRule="auto" w:before="108" w:after="0"/><w:ind w:left="1200" w:right="0" w:hanging="270"/><w:jc w:val="left"/><w:rPr><w:rFonts w:ascii="Arial" w:hAnsi="Arial" w:cs="Arial" w:eastAsia="Arial"/></w:rPr></w:pPr><w:r><w:rPr><w:rFonts w:ascii="Arial"/><w:color w:val="4C4D4F"/><w:spacing w:val="-2"/></w:rPr><w:t>V-groove,</w:t></w:r><w:r><w:rPr><w:rFonts w:ascii="Arial"/><w:color w:val="4C4D4F"/></w:rPr><w:t> tack </w:t></w:r><w:r><w:rPr><w:rFonts w:ascii="Arial"/><w:color w:val="4C4D4F"/><w:spacing w:val="-2"/></w:rPr><w:t>weld,</w:t></w:r><w:r><w:rPr><w:rFonts w:ascii="Arial"/><w:color w:val="4C4D4F"/></w:rPr><w:t> </w:t></w:r><w:r><w:rPr><w:rFonts w:ascii="Arial"/><w:color w:val="4C4D4F"/><w:spacing w:val="-1"/></w:rPr><w:t>and</w:t></w:r><w:r><w:rPr><w:rFonts w:ascii="Arial"/><w:color w:val="4C4D4F"/></w:rPr><w:t> </w:t></w:r><w:r><w:rPr><w:rFonts w:ascii="Arial"/><w:color w:val="4C4D4F"/><w:spacing w:val="-1"/></w:rPr><w:t>fillet</w:t></w:r><w:r><w:rPr><w:rFonts w:ascii="Arial"/><w:color w:val="4C4D4F"/></w:rPr><w:t> </w:t></w:r><w:r><w:rPr><w:rFonts w:ascii="Arial"/><w:color w:val="4C4D4F"/><w:spacing w:val="-1"/></w:rPr><w:t>weld</w:t></w:r><w:r><w:rPr><w:rFonts w:ascii="Arial"/><w:color w:val="4C4D4F"/></w:rPr><w:t> </w:t></w:r><w:r><w:rPr><w:rFonts w:ascii="Arial"/><w:color w:val="4C4D4F"/><w:spacing w:val="-1"/></w:rPr><w:t>the</w:t></w:r><w:r><w:rPr><w:rFonts w:ascii="Arial"/><w:color w:val="4C4D4F"/></w:rPr><w:t> frame </w:t></w:r><w:r><w:rPr><w:rFonts w:ascii="Arial"/><w:color w:val="4C4D4F"/><w:spacing w:val="-1"/></w:rPr><w:t>components</w:t></w:r><w:r><w:rPr><w:rFonts w:ascii="Arial"/><w:color w:val="4C4D4F"/></w:rPr><w:t> </w:t></w:r><w:r><w:rPr><w:rFonts w:ascii="Arial"/><w:color w:val="4C4D4F"/><w:spacing w:val="-1"/></w:rPr><w:t>using</w:t></w:r><w:r><w:rPr><w:rFonts w:ascii="Arial"/><w:color w:val="4C4D4F"/></w:rPr><w:t> </w:t></w:r><w:r><w:rPr><w:rFonts w:ascii="Arial"/><w:color w:val="4C4D4F"/><w:spacing w:val="-1"/></w:rPr><w:t>the</w:t></w:r><w:r><w:rPr><w:rFonts w:ascii="Arial"/><w:color w:val="4C4D4F"/></w:rPr><w:t> </w:t></w:r><w:r><w:rPr><w:rFonts w:ascii="Arial"/><w:color w:val="4C4D4F"/><w:spacing w:val="-1"/></w:rPr><w:t>GMAW</w:t></w:r><w:r><w:rPr><w:rFonts w:ascii="Arial"/><w:color w:val="4C4D4F"/></w:rPr><w:t> process</w:t></w:r><w:r><w:rPr><w:rFonts w:ascii="Arial"/></w:rPr></w:r></w:p><w:p><w:pPr><w:spacing w:line="240" w:lineRule="auto" w:before="9"/><w:rPr><w:rFonts w:ascii="Arial" w:hAnsi="Arial" w:cs="Arial" w:eastAsia="Arial"/><w:sz w:val="25"/><w:szCs w:val="25"/></w:rPr></w:pPr></w:p><w:p><w:pPr><w:pStyle w:val="Heading1"/><w:spacing w:line="240" w:lineRule="auto" w:before="0"/><w:ind w:left="560" w:right="0"/><w:jc w:val="left"/><w:rPr><w:b w:val="0"/><w:bCs w:val="0"/></w:rPr></w:pPr><w:r><w:rPr><w:color w:val="4F61AB"/><w:spacing w:val="-1"/></w:rPr><w:t>Assumptions</w:t></w:r><w:r><w:rPr><w:b w:val="0"/></w:rPr></w:r></w:p><w:p><w:pPr><w:pStyle w:val="BodyText"/><w:spacing w:line="240" w:lineRule="auto" w:before="124"/><w:ind w:left="560" w:right="0" w:firstLine="0"/><w:jc w:val="left"/></w:pPr><w:r><w:rPr><w:color w:val="4C4D4F"/><w:spacing w:val="-1"/></w:rPr><w:t>The </w:t></w:r><w:r><w:rPr><w:color w:val="4C4D4F"/><w:spacing w:val="-2"/></w:rPr><w:t>student</w:t></w:r><w:r><w:rPr><w:color w:val="4C4D4F"/><w:spacing w:val="-1"/></w:rPr><w:t> will</w:t></w:r><w:r><w:rPr><w:color w:val="4C4D4F"/></w:rPr><w:t> </w:t></w:r><w:r><w:rPr><w:color w:val="4C4D4F"/><w:spacing w:val="-1"/></w:rPr><w:t>already know:</w:t></w:r><w:r><w:rPr/></w:r></w:p><w:p><w:pPr><w:pStyle w:val="BodyText"/><w:numPr><w:ilvl w:val="0"/><w:numId w:val="1"/></w:numPr><w:tabs><w:tab w:pos="1200" w:val="left" w:leader="none"/></w:tabs><w:spacing w:line="240" w:lineRule="auto" w:before="108" w:after="0"/><w:ind w:left="1200" w:right="0" w:hanging="270"/><w:jc w:val="left"/></w:pPr><w:r><w:rPr><w:color w:val="4C4D4F"/><w:spacing w:val="-1"/></w:rPr><w:t>Hand</w:t></w:r><w:r><w:rPr><w:color w:val="4C4D4F"/><w:spacing w:val="-2"/></w:rPr><w:t> </w:t></w:r><w:r><w:rPr><w:color w:val="4C4D4F"/><w:spacing w:val="-1"/></w:rPr><w:t>tool</w:t></w:r><w:r><w:rPr><w:color w:val="4C4D4F"/><w:spacing w:val="-2"/></w:rPr><w:t> </w:t></w:r><w:r><w:rPr><w:color w:val="4C4D4F"/><w:spacing w:val="-1"/></w:rPr><w:t>safety</w:t></w:r><w:r><w:rPr/></w:r></w:p><w:p><w:pPr><w:pStyle w:val="BodyText"/><w:numPr><w:ilvl w:val="0"/><w:numId w:val="1"/></w:numPr><w:tabs><w:tab w:pos="1200" w:val="left" w:leader="none"/></w:tabs><w:spacing w:line="240" w:lineRule="auto" w:before="108" w:after="0"/><w:ind w:left="1200" w:right="0" w:hanging="270"/><w:jc w:val="left"/><w:rPr><w:rFonts w:ascii="Arial" w:hAnsi="Arial" w:cs="Arial" w:eastAsia="Arial"/></w:rPr></w:pPr><w:r><w:rPr><w:rFonts w:ascii="Arial"/><w:color w:val="4C4D4F"/><w:spacing w:val="-1"/></w:rPr><w:t>Measurement</w:t></w:r><w:r><w:rPr><w:rFonts w:ascii="Arial"/></w:rPr></w:r></w:p><w:p><w:pPr><w:pStyle w:val="BodyText"/><w:numPr><w:ilvl w:val="0"/><w:numId w:val="1"/></w:numPr><w:tabs><w:tab w:pos="1200" w:val="left" w:leader="none"/></w:tabs><w:spacing w:line="240" w:lineRule="auto" w:before="108" w:after="0"/><w:ind w:left="1200" w:right="0" w:hanging="270"/><w:jc w:val="left"/></w:pPr><w:r><w:rPr><w:color w:val="4C4D4F"/><w:spacing w:val="-1"/></w:rPr><w:t>Basic</w:t></w:r><w:r><w:rPr><w:color w:val="4C4D4F"/><w:spacing w:val="-2"/></w:rPr><w:t> layout </w:t></w:r><w:r><w:rPr><w:color w:val="4C4D4F"/><w:spacing w:val="-1"/></w:rPr><w:t>techniques</w:t></w:r><w:r><w:rPr/></w:r></w:p><w:p><w:pPr><w:pStyle w:val="BodyText"/><w:numPr><w:ilvl w:val="0"/><w:numId w:val="1"/></w:numPr><w:tabs><w:tab w:pos="1200" w:val="left" w:leader="none"/></w:tabs><w:spacing w:line="240" w:lineRule="auto" w:before="108" w:after="0"/><w:ind w:left="1200" w:right="0" w:hanging="270"/><w:jc w:val="left"/></w:pPr><w:r><w:rPr><w:color w:val="4C4D4F"/><w:spacing w:val="-1"/></w:rPr><w:t>Names and usages</w:t></w:r><w:r><w:rPr><w:color w:val="4C4D4F"/></w:rPr><w:t> </w:t></w:r><w:r><w:rPr><w:color w:val="4C4D4F"/><w:spacing w:val="-1"/></w:rPr><w:t>of </w:t></w:r><w:r><w:rPr><w:color w:val="4C4D4F"/><w:spacing w:val="-2"/></w:rPr><w:t>layout</w:t></w:r><w:r><w:rPr><w:color w:val="4C4D4F"/></w:rPr><w:t> </w:t></w:r><w:r><w:rPr><w:color w:val="4C4D4F"/><w:spacing w:val="-1"/></w:rPr><w:t>and hand tools</w:t></w:r><w:r><w:rPr/></w:r></w:p><w:p><w:pPr><w:pStyle w:val="BodyText"/><w:numPr><w:ilvl w:val="0"/><w:numId w:val="1"/></w:numPr><w:tabs><w:tab w:pos="1200" w:val="left" w:leader="none"/></w:tabs><w:spacing w:line="240" w:lineRule="auto" w:before="108" w:after="0"/><w:ind w:left="1200" w:right="0" w:hanging="270"/><w:jc w:val="left"/><w:rPr><w:rFonts w:ascii="Arial" w:hAnsi="Arial" w:cs="Arial" w:eastAsia="Arial"/></w:rPr></w:pPr><w:r><w:rPr><w:rFonts w:ascii="Arial"/><w:color w:val="4C4D4F"/><w:spacing w:val="-1"/></w:rPr><w:t>Basic</w:t></w:r><w:r><w:rPr><w:rFonts w:ascii="Arial"/><w:color w:val="4C4D4F"/></w:rPr><w:t> </w:t></w:r><w:r><w:rPr><w:rFonts w:ascii="Arial"/><w:color w:val="4C4D4F"/><w:spacing w:val="-1"/></w:rPr><w:t>GMAW</w:t></w:r><w:r><w:rPr><w:rFonts w:ascii="Arial"/><w:color w:val="4C4D4F"/></w:rPr><w:t> </w:t></w:r><w:r><w:rPr><w:rFonts w:ascii="Arial"/><w:color w:val="4C4D4F"/><w:spacing w:val="-1"/></w:rPr><w:t>technique</w:t></w:r><w:r><w:rPr><w:rFonts w:ascii="Arial"/></w:rPr></w:r></w:p><w:p><w:pPr><w:spacing w:line="240" w:lineRule="auto" w:before="3"/><w:rPr><w:rFonts w:ascii="Arial" w:hAnsi="Arial" w:cs="Arial" w:eastAsia="Arial"/><w:sz w:val="29"/><w:szCs w:val="29"/></w:rPr></w:pPr></w:p><w:p><w:pPr><w:spacing w:line="200" w:lineRule="atLeast"/><w:ind w:left="4501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914400" cy="320040"/><wp:effectExtent l="0" t="0" r="0" b="0"/><wp:docPr id="3" name="image2.jpeg" descr=""/><wp:cNvGraphicFramePr><a:graphicFrameLocks noChangeAspect="1"/></wp:cNvGraphicFramePr><a:graphic><a:graphicData uri="http://schemas.openxmlformats.org/drawingml/2006/picture"><pic:pic><pic:nvPicPr><pic:cNvPr id="4" name="image2.jpeg"/><pic:cNvPicPr/></pic:nvPicPr><pic:blipFill><a:blip r:embed="rId8" cstate="print"/><a:stretch><a:fillRect/></a:stretch></pic:blipFill><pic:spPr><a:xfrm><a:off x="0" y="0"/><a:ext cx="914400" cy="320040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spacing w:before="37"/><w:ind w:left="150" w:right="0" w:firstLine="0"/><w:jc w:val="left"/><w:rPr><w:rFonts w:ascii="Arial" w:hAnsi="Arial" w:cs="Arial" w:eastAsia="Arial"/><w:sz w:val="16"/><w:szCs w:val="16"/></w:rPr></w:pPr><w:r><w:rPr><w:rFonts w:ascii="Arial"/><w:color w:val="4C4D4F"/><w:spacing w:val="1"/><w:sz w:val="16"/></w:rPr><w:t>This</w:t></w:r><w:r><w:rPr><w:rFonts w:ascii="Arial"/><w:color w:val="4C4D4F"/><w:spacing w:val="-1"/><w:sz w:val="16"/></w:rPr><w:t> </w:t></w:r><w:r><w:rPr><w:rFonts w:ascii="Arial"/><w:color w:val="4C4D4F"/><w:spacing w:val="1"/><w:sz w:val="16"/></w:rPr><w:t>work</w:t></w:r><w:r><w:rPr><w:rFonts w:ascii="Arial"/><w:color w:val="4C4D4F"/><w:spacing w:val="-1"/><w:sz w:val="16"/></w:rPr><w:t> </w:t></w:r><w:r><w:rPr><w:rFonts w:ascii="Arial"/><w:color w:val="4C4D4F"/><w:sz w:val="16"/></w:rPr><w:t>is </w:t></w:r><w:r><w:rPr><w:rFonts w:ascii="Arial"/><w:color w:val="4C4D4F"/><w:spacing w:val="1"/><w:sz w:val="16"/></w:rPr><w:t>licensed</w:t></w:r><w:r><w:rPr><w:rFonts w:ascii="Arial"/><w:color w:val="4C4D4F"/><w:spacing w:val="-1"/><w:sz w:val="16"/></w:rPr><w:t> </w:t></w:r><w:r><w:rPr><w:rFonts w:ascii="Arial"/><w:color w:val="4C4D4F"/><w:sz w:val="16"/></w:rPr><w:t>under a</w:t></w:r><w:r><w:rPr><w:rFonts w:ascii="Arial"/><w:color w:val="4C4D4F"/><w:spacing w:val="-2"/><w:sz w:val="16"/></w:rPr><w:t> </w:t></w:r><w:r><w:rPr><w:rFonts w:ascii="Arial"/><w:color w:val="456DA9"/><w:spacing w:val="-2"/><w:sz w:val="16"/></w:rPr></w:r><w:r><w:rPr><w:rFonts w:ascii="Arial"/><w:color w:val="456DA9"/><w:sz w:val="16"/><w:u w:val="single" w:color="456DA9"/></w:rPr><w:t>Creative</w:t></w:r><w:r><w:rPr><w:rFonts w:ascii="Arial"/><w:color w:val="456DA9"/><w:spacing w:val="-1"/><w:sz w:val="16"/><w:u w:val="single" w:color="456DA9"/></w:rPr><w:t> </w:t></w:r><w:r><w:rPr><w:rFonts w:ascii="Arial"/><w:color w:val="456DA9"/><w:spacing w:val="1"/><w:sz w:val="16"/><w:u w:val="single" w:color="456DA9"/></w:rPr><w:t>Commons</w:t></w:r><w:r><w:rPr><w:rFonts w:ascii="Arial"/><w:color w:val="456DA9"/><w:spacing w:val="-1"/><w:sz w:val="16"/><w:u w:val="single" w:color="456DA9"/></w:rPr><w:t> </w:t></w:r><w:r><w:rPr><w:rFonts w:ascii="Arial"/><w:color w:val="456DA9"/><w:spacing w:val="2"/><w:sz w:val="16"/><w:u w:val="single" w:color="456DA9"/></w:rPr><w:t>Attribution-NonCommercial-ShareAlike</w:t></w:r><w:r><w:rPr><w:rFonts w:ascii="Arial"/><w:color w:val="456DA9"/><w:spacing w:val="-1"/><w:sz w:val="16"/><w:u w:val="single" w:color="456DA9"/></w:rPr><w:t> </w:t></w:r><w:r><w:rPr><w:rFonts w:ascii="Arial"/><w:color w:val="456DA9"/><w:sz w:val="16"/><w:u w:val="single" w:color="456DA9"/></w:rPr><w:t>4.0</w:t></w:r><w:r><w:rPr><w:rFonts w:ascii="Arial"/><w:color w:val="456DA9"/><w:spacing w:val="-1"/><w:sz w:val="16"/><w:u w:val="single" w:color="456DA9"/></w:rPr><w:t> </w:t></w:r><w:r><w:rPr><w:rFonts w:ascii="Arial"/><w:color w:val="456DA9"/><w:spacing w:val="1"/><w:sz w:val="16"/><w:u w:val="single" w:color="456DA9"/></w:rPr><w:t>International</w:t></w:r><w:r><w:rPr><w:rFonts w:ascii="Arial"/><w:color w:val="456DA9"/><w:spacing w:val="-1"/><w:sz w:val="16"/><w:u w:val="single" w:color="456DA9"/></w:rPr><w:t> </w:t></w:r><w:r><w:rPr><w:rFonts w:ascii="Arial"/><w:color w:val="456DA9"/><w:spacing w:val="1"/><w:sz w:val="16"/><w:u w:val="single" w:color="456DA9"/></w:rPr><w:t>License</w:t></w:r><w:r><w:rPr><w:rFonts w:ascii="Arial"/><w:color w:val="456DA9"/><w:spacing w:val="-2"/><w:sz w:val="16"/><w:u w:val="single" w:color="456DA9"/></w:rPr><w:t> </w:t></w:r><w:r><w:rPr><w:rFonts w:ascii="Arial"/><w:color w:val="456DA9"/><w:spacing w:val="-2"/><w:sz w:val="16"/></w:rPr></w:r><w:r><w:rPr><w:rFonts w:ascii="Arial"/><w:color w:val="4C4D4F"/><w:spacing w:val="1"/><w:sz w:val="16"/></w:rPr><w:t>unless</w:t></w:r><w:r><w:rPr><w:rFonts w:ascii="Arial"/><w:color w:val="4C4D4F"/><w:sz w:val="16"/></w:rPr><w:t> </w:t></w:r><w:r><w:rPr><w:rFonts w:ascii="Arial"/><w:color w:val="4C4D4F"/><w:spacing w:val="1"/><w:sz w:val="16"/></w:rPr><w:t>otherwise</w:t></w:r><w:r><w:rPr><w:rFonts w:ascii="Arial"/><w:color w:val="4C4D4F"/><w:spacing w:val="-1"/><w:sz w:val="16"/></w:rPr><w:t> </w:t></w:r><w:r><w:rPr><w:rFonts w:ascii="Arial"/><w:color w:val="4C4D4F"/><w:spacing w:val="1"/><w:sz w:val="16"/></w:rPr><w:t>indicated.</w:t></w:r><w:r><w:rPr><w:rFonts w:ascii="Arial"/><w:sz w:val="16"/></w:rPr></w:r></w:p><w:p><w:pPr><w:spacing w:after="0"/><w:jc w:val="left"/><w:rPr><w:rFonts w:ascii="Arial" w:hAnsi="Arial" w:cs="Arial" w:eastAsia="Arial"/><w:sz w:val="16"/><w:szCs w:val="16"/></w:rPr><w:sectPr><w:headerReference w:type="default" r:id="rId5"/><w:headerReference w:type="even" r:id="rId6"/><w:type w:val="continuous"/><w:pgSz w:w="12240" w:h="15840"/><w:pgMar w:header="630" w:top="1080" w:bottom="280" w:left="880" w:right="34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2"/><w:rPr><w:rFonts w:ascii="Arial" w:hAnsi="Arial" w:cs="Arial" w:eastAsia="Arial"/><w:sz w:val="16"/><w:szCs w:val="16"/></w:rPr></w:pPr></w:p><w:p><w:pPr><w:pStyle w:val="Heading1"/><w:spacing w:line="240" w:lineRule="auto"/><w:ind w:right="0"/><w:jc w:val="left"/><w:rPr><w:b w:val="0"/><w:bCs w:val="0"/></w:rPr></w:pPr><w:r><w:rPr><w:color w:val="4F61AB"/><w:spacing w:val="-3"/></w:rPr><w:t>Terminology</w:t></w:r><w:r><w:rPr><w:b w:val="0"/></w:rPr></w:r></w:p><w:p><w:pPr><w:pStyle w:val="BodyText"/><w:spacing w:line="265" w:lineRule="auto" w:before="104"/><w:ind w:left="1100" w:right="659" w:firstLine="0"/><w:jc w:val="left"/><w:rPr><w:rFonts w:ascii="Arial" w:hAnsi="Arial" w:cs="Arial" w:eastAsia="Arial"/></w:rPr></w:pPr><w:r><w:rPr><w:rFonts w:ascii="Arial"/><w:b/><w:color w:val="4C4D4F"/><w:spacing w:val="-1"/></w:rPr><w:t>End</w:t></w:r><w:r><w:rPr><w:rFonts w:ascii="Arial"/><w:b/><w:color w:val="4C4D4F"/><w:spacing w:val="-4"/></w:rPr><w:t> </w:t></w:r><w:r><w:rPr><w:rFonts w:ascii="Arial"/><w:b/><w:color w:val="4C4D4F"/><w:spacing w:val="-3"/></w:rPr><w:t>mill</w:t></w:r><w:r><w:rPr><w:color w:val="4C4D4F"/><w:spacing w:val="-3"/></w:rPr><w:t>:</w:t></w:r><w:r><w:rPr><w:color w:val="4C4D4F"/><w:spacing w:val="-4"/></w:rPr><w:t> </w:t></w:r><w:r><w:rPr><w:color w:val="4C4D4F"/></w:rPr><w:t>a</w:t></w:r><w:r><w:rPr><w:color w:val="4C4D4F"/><w:spacing w:val="-4"/></w:rPr><w:t> </w:t></w:r><w:r><w:rPr><w:color w:val="4C4D4F"/></w:rPr><w:t>type</w:t></w:r><w:r><w:rPr><w:color w:val="4C4D4F"/><w:spacing w:val="-4"/></w:rPr><w:t> </w:t></w:r><w:r><w:rPr><w:color w:val="4C4D4F"/><w:spacing w:val="-2"/></w:rPr><w:t>of</w:t></w:r><w:r><w:rPr><w:color w:val="4C4D4F"/><w:spacing w:val="-4"/></w:rPr><w:t> </w:t></w:r><w:r><w:rPr><w:color w:val="4C4D4F"/><w:spacing w:val="-1"/></w:rPr><w:t>cutting</w:t></w:r><w:r><w:rPr><w:color w:val="4C4D4F"/><w:spacing w:val="-3"/></w:rPr><w:t> </w:t></w:r><w:r><w:rPr><w:color w:val="4C4D4F"/><w:spacing w:val="-2"/></w:rPr><w:t>tool</w:t></w:r><w:r><w:rPr><w:color w:val="4C4D4F"/><w:spacing w:val="-4"/></w:rPr><w:t> </w:t></w:r><w:r><w:rPr><w:color w:val="4C4D4F"/><w:spacing w:val="-2"/></w:rPr><w:t>different</w:t></w:r><w:r><w:rPr><w:color w:val="4C4D4F"/><w:spacing w:val="-4"/></w:rPr><w:t> </w:t></w:r><w:r><w:rPr><w:color w:val="4C4D4F"/><w:spacing w:val="-1"/></w:rPr><w:t>from</w:t></w:r><w:r><w:rPr><w:color w:val="4C4D4F"/><w:spacing w:val="-4"/></w:rPr><w:t> </w:t></w:r><w:r><w:rPr><w:color w:val="4C4D4F"/></w:rPr><w:t>a</w:t></w:r><w:r><w:rPr><w:color w:val="4C4D4F"/><w:spacing w:val="-4"/></w:rPr><w:t> </w:t></w:r><w:r><w:rPr><w:color w:val="4C4D4F"/><w:spacing w:val="-2"/></w:rPr><w:t>drill</w:t></w:r><w:r><w:rPr><w:color w:val="4C4D4F"/><w:spacing w:val="-3"/></w:rPr><w:t> </w:t></w:r><w:r><w:rPr><w:color w:val="4C4D4F"/><w:spacing w:val="-2"/></w:rPr><w:t>bit</w:t></w:r><w:r><w:rPr><w:color w:val="4C4D4F"/><w:spacing w:val="-4"/></w:rPr><w:t> </w:t></w:r><w:r><w:rPr><w:color w:val="4C4D4F"/><w:spacing w:val="-1"/></w:rPr><w:t>in</w:t></w:r><w:r><w:rPr><w:color w:val="4C4D4F"/><w:spacing w:val="-4"/></w:rPr><w:t> </w:t></w:r><w:r><w:rPr><w:color w:val="4C4D4F"/><w:spacing w:val="-2"/></w:rPr><w:t>that</w:t></w:r><w:r><w:rPr><w:color w:val="4C4D4F"/><w:spacing w:val="-4"/></w:rPr><w:t> </w:t></w:r><w:r><w:rPr><w:color w:val="4C4D4F"/><w:spacing w:val="-1"/></w:rPr><w:t>it</w:t></w:r><w:r><w:rPr><w:color w:val="4C4D4F"/><w:spacing w:val="-4"/></w:rPr><w:t> </w:t></w:r><w:r><w:rPr><w:color w:val="4C4D4F"/></w:rPr><w:t>can</w:t></w:r><w:r><w:rPr><w:color w:val="4C4D4F"/><w:spacing w:val="-4"/></w:rPr><w:t> </w:t></w:r><w:r><w:rPr><w:color w:val="4C4D4F"/><w:spacing w:val="-2"/></w:rPr><w:t>generally</w:t></w:r><w:r><w:rPr><w:color w:val="4C4D4F"/><w:spacing w:val="-3"/></w:rPr><w:t> </w:t></w:r><w:r><w:rPr><w:color w:val="4C4D4F"/><w:spacing w:val="-1"/></w:rPr><w:t>cut</w:t></w:r><w:r><w:rPr><w:color w:val="4C4D4F"/><w:spacing w:val="-4"/></w:rPr><w:t> </w:t></w:r><w:r><w:rPr><w:color w:val="4C4D4F"/><w:spacing w:val="-1"/></w:rPr><w:t>in</w:t></w:r><w:r><w:rPr><w:color w:val="4C4D4F"/><w:spacing w:val="-4"/></w:rPr><w:t> </w:t></w:r><w:r><w:rPr><w:color w:val="4C4D4F"/><w:spacing w:val="-2"/></w:rPr><w:t>all</w:t></w:r><w:r><w:rPr><w:color w:val="4C4D4F"/><w:spacing w:val="-4"/></w:rPr><w:t> </w:t></w:r><w:r><w:rPr><w:color w:val="4C4D4F"/><w:spacing w:val="-2"/></w:rPr><w:t>directions.</w:t></w:r><w:r><w:rPr><w:color w:val="4C4D4F"/><w:spacing w:val="75"/><w:w w:val="99"/></w:rPr><w:t> </w:t></w:r><w:r><w:rPr><w:rFonts w:ascii="Arial"/><w:color w:val="4C4D4F"/></w:rPr><w:t>An</w:t></w:r><w:r><w:rPr><w:rFonts w:ascii="Arial"/><w:color w:val="4C4D4F"/><w:spacing w:val="-3"/></w:rPr><w:t> </w:t></w:r><w:r><w:rPr><w:rFonts w:ascii="Arial"/><w:color w:val="4C4D4F"/><w:spacing w:val="-2"/></w:rPr><w:t>end</w:t></w:r><w:r><w:rPr><w:rFonts w:ascii="Arial"/><w:color w:val="4C4D4F"/><w:spacing w:val="-3"/></w:rPr><w:t> </w:t></w:r><w:r><w:rPr><w:rFonts w:ascii="Arial"/><w:color w:val="4C4D4F"/><w:spacing w:val="-2"/></w:rPr><w:t>mill</w:t></w:r><w:r><w:rPr><w:rFonts w:ascii="Arial"/><w:color w:val="4C4D4F"/><w:spacing w:val="-3"/></w:rPr><w:t> </w:t></w:r><w:r><w:rPr><w:rFonts w:ascii="Arial"/><w:color w:val="4C4D4F"/><w:spacing w:val="-2"/></w:rPr><w:t>creates</w:t></w:r><w:r><w:rPr><w:rFonts w:ascii="Arial"/><w:color w:val="4C4D4F"/><w:spacing w:val="-3"/></w:rPr><w:t> </w:t></w:r><w:r><w:rPr><w:rFonts w:ascii="Arial"/><w:color w:val="4C4D4F"/></w:rPr><w:t>a</w:t></w:r><w:r><w:rPr><w:rFonts w:ascii="Arial"/><w:color w:val="4C4D4F"/><w:spacing w:val="-3"/></w:rPr><w:t> </w:t></w:r><w:r><w:rPr><w:rFonts w:ascii="Arial"/><w:color w:val="4C4D4F"/><w:spacing w:val="-1"/></w:rPr><w:t>flat</w:t></w:r><w:r><w:rPr><w:rFonts w:ascii="Arial"/><w:color w:val="4C4D4F"/><w:spacing w:val="-3"/></w:rPr><w:t> </w:t></w:r><w:r><w:rPr><w:rFonts w:ascii="Arial"/><w:color w:val="4C4D4F"/><w:spacing w:val="-1"/></w:rPr><w:t>surface</w:t></w:r><w:r><w:rPr><w:rFonts w:ascii="Arial"/><w:color w:val="4C4D4F"/><w:spacing w:val="-3"/></w:rPr><w:t> </w:t></w:r><w:r><w:rPr><w:rFonts w:ascii="Arial"/><w:color w:val="4C4D4F"/><w:spacing w:val="-1"/></w:rPr><w:t>on</w:t></w:r><w:r><w:rPr><w:rFonts w:ascii="Arial"/><w:color w:val="4C4D4F"/><w:spacing w:val="-3"/></w:rPr><w:t> </w:t></w:r><w:r><w:rPr><w:rFonts w:ascii="Arial"/><w:color w:val="4C4D4F"/><w:spacing w:val="-1"/></w:rPr><w:t>the</w:t></w:r><w:r><w:rPr><w:rFonts w:ascii="Arial"/><w:color w:val="4C4D4F"/><w:spacing w:val="-3"/></w:rPr><w:t> </w:t></w:r><w:r><w:rPr><w:rFonts w:ascii="Arial"/><w:color w:val="4C4D4F"/><w:spacing w:val="-2"/></w:rPr><w:t>sides</w:t></w:r><w:r><w:rPr><w:rFonts w:ascii="Arial"/><w:color w:val="4C4D4F"/><w:spacing w:val="-3"/></w:rPr><w:t> </w:t></w:r><w:r><w:rPr><w:rFonts w:ascii="Arial"/><w:color w:val="4C4D4F"/><w:spacing w:val="-2"/></w:rPr><w:t>along</w:t></w:r><w:r><w:rPr><w:rFonts w:ascii="Arial"/><w:color w:val="4C4D4F"/><w:spacing w:val="-3"/></w:rPr><w:t> </w:t></w:r><w:r><w:rPr><w:rFonts w:ascii="Arial"/><w:color w:val="4C4D4F"/><w:spacing w:val="-1"/></w:rPr><w:t>the</w:t></w:r><w:r><w:rPr><w:rFonts w:ascii="Arial"/><w:color w:val="4C4D4F"/><w:spacing w:val="-3"/></w:rPr><w:t> </w:t></w:r><w:r><w:rPr><w:rFonts w:ascii="Arial"/><w:color w:val="4C4D4F"/><w:spacing w:val="-2"/></w:rPr><w:t>same</w:t></w:r><w:r><w:rPr><w:rFonts w:ascii="Arial"/><w:color w:val="4C4D4F"/><w:spacing w:val="-3"/></w:rPr><w:t> </w:t></w:r><w:r><w:rPr><w:rFonts w:ascii="Arial"/><w:color w:val="4C4D4F"/><w:spacing w:val="-1"/></w:rPr><w:t>axis</w:t></w:r><w:r><w:rPr><w:rFonts w:ascii="Arial"/><w:color w:val="4C4D4F"/><w:spacing w:val="-3"/></w:rPr><w:t> </w:t></w:r><w:r><w:rPr><w:rFonts w:ascii="Arial"/><w:color w:val="4C4D4F"/><w:spacing w:val="-2"/></w:rPr><w:t>as</w:t></w:r><w:r><w:rPr><w:rFonts w:ascii="Arial"/><w:color w:val="4C4D4F"/><w:spacing w:val="-3"/></w:rPr><w:t> </w:t></w:r><w:r><w:rPr><w:rFonts w:ascii="Arial"/><w:color w:val="4C4D4F"/><w:spacing w:val="-1"/></w:rPr><w:t>the</w:t></w:r><w:r><w:rPr><w:rFonts w:ascii="Arial"/><w:color w:val="4C4D4F"/><w:spacing w:val="-3"/></w:rPr><w:t> spindle.</w:t></w:r><w:r><w:rPr><w:rFonts w:ascii="Arial"/></w:rPr></w:r></w:p><w:p><w:pPr><w:pStyle w:val="BodyText"/><w:spacing w:line="265" w:lineRule="auto" w:before="144"/><w:ind w:left="1100" w:right="1106" w:firstLine="0"/><w:jc w:val="left"/></w:pPr><w:r><w:rPr><w:rFonts w:ascii="Arial" w:hAnsi="Arial" w:cs="Arial" w:eastAsia="Arial"/><w:b/><w:bCs/><w:color w:val="4C4D4F"/><w:spacing w:val="-2"/></w:rPr><w:t>Face</w:t></w:r><w:r><w:rPr><w:rFonts w:ascii="Arial" w:hAnsi="Arial" w:cs="Arial" w:eastAsia="Arial"/><w:b/><w:bCs/><w:color w:val="4C4D4F"/><w:spacing w:val="-4"/></w:rPr><w:t> </w:t></w:r><w:r><w:rPr><w:rFonts w:ascii="Arial" w:hAnsi="Arial" w:cs="Arial" w:eastAsia="Arial"/><w:b/><w:bCs/><w:color w:val="4C4D4F"/></w:rPr><w:t>off</w:t></w:r><w:r><w:rPr><w:color w:val="4C4D4F"/></w:rPr><w:t>:</w:t></w:r><w:r><w:rPr><w:color w:val="4C4D4F"/><w:spacing w:val="-4"/></w:rPr><w:t> </w:t></w:r><w:r><w:rPr><w:color w:val="4C4D4F"/></w:rPr><w:t>a</w:t></w:r><w:r><w:rPr><w:color w:val="4C4D4F"/><w:spacing w:val="-3"/></w:rPr><w:t> </w:t></w:r><w:r><w:rPr><w:color w:val="4C4D4F"/><w:spacing w:val="-1"/></w:rPr><w:t>process</w:t></w:r><w:r><w:rPr><w:color w:val="4C4D4F"/><w:spacing w:val="-4"/></w:rPr><w:t> </w:t></w:r><w:r><w:rPr><w:color w:val="4C4D4F"/><w:spacing w:val="-1"/></w:rPr><w:t>performed</w:t></w:r><w:r><w:rPr><w:color w:val="4C4D4F"/><w:spacing w:val="-3"/></w:rPr><w:t> </w:t></w:r><w:r><w:rPr><w:color w:val="4C4D4F"/><w:spacing w:val="-1"/></w:rPr><w:t>on</w:t></w:r><w:r><w:rPr><w:color w:val="4C4D4F"/><w:spacing w:val="-4"/></w:rPr><w:t> </w:t></w:r><w:r><w:rPr><w:color w:val="4C4D4F"/></w:rPr><w:t>a</w:t></w:r><w:r><w:rPr><w:color w:val="4C4D4F"/><w:spacing w:val="-3"/></w:rPr><w:t> </w:t></w:r><w:r><w:rPr><w:color w:val="4C4D4F"/><w:spacing w:val="-2"/></w:rPr><w:t>lathe</w:t></w:r><w:r><w:rPr><w:color w:val="4C4D4F"/><w:spacing w:val="-4"/></w:rPr><w:t> </w:t></w:r><w:r><w:rPr><w:color w:val="4C4D4F"/><w:spacing w:val="-1"/></w:rPr><w:t>in</w:t></w:r><w:r><w:rPr><w:color w:val="4C4D4F"/><w:spacing w:val="-3"/></w:rPr><w:t> </w:t></w:r><w:r><w:rPr><w:color w:val="4C4D4F"/><w:spacing w:val="-2"/></w:rPr><w:t>which</w:t></w:r><w:r><w:rPr><w:color w:val="4C4D4F"/><w:spacing w:val="-4"/></w:rPr><w:t> </w:t></w:r><w:r><w:rPr><w:color w:val="4C4D4F"/><w:spacing w:val="-2"/></w:rPr><w:t>irregularities</w:t></w:r><w:r><w:rPr><w:color w:val="4C4D4F"/><w:spacing w:val="-3"/></w:rPr><w:t> </w:t></w:r><w:r><w:rPr><w:color w:val="4C4D4F"/><w:spacing w:val="-1"/></w:rPr><w:t>on</w:t></w:r><w:r><w:rPr><w:color w:val="4C4D4F"/><w:spacing w:val="-4"/></w:rPr><w:t> </w:t></w:r><w:r><w:rPr><w:color w:val="4C4D4F"/><w:spacing w:val="-1"/></w:rPr><w:t>the</w:t></w:r><w:r><w:rPr><w:color w:val="4C4D4F"/><w:spacing w:val="-3"/></w:rPr><w:t> </w:t></w:r><w:r><w:rPr><w:color w:val="4C4D4F"/><w:spacing w:val="-1"/></w:rPr><w:t>face</w:t></w:r><w:r><w:rPr><w:color w:val="4C4D4F"/><w:spacing w:val="-4"/></w:rPr><w:t> </w:t></w:r><w:r><w:rPr><w:color w:val="4C4D4F"/><w:spacing w:val="-2"/></w:rPr><w:t>of</w:t></w:r><w:r><w:rPr><w:color w:val="4C4D4F"/><w:spacing w:val="-3"/></w:rPr><w:t> </w:t></w:r><w:r><w:rPr><w:color w:val="4C4D4F"/><w:spacing w:val="-1"/></w:rPr><w:t>an</w:t></w:r><w:r><w:rPr><w:color w:val="4C4D4F"/><w:spacing w:val="-4"/></w:rPr><w:t> </w:t></w:r><w:r><w:rPr><w:color w:val="4C4D4F"/><w:spacing w:val="-1"/></w:rPr><w:t>object</w:t></w:r><w:r><w:rPr><w:color w:val="4C4D4F"/><w:spacing w:val="-3"/></w:rPr><w:t> </w:t></w:r><w:r><w:rPr><w:color w:val="4C4D4F"/><w:spacing w:val="-2"/></w:rPr><w:t>are</w:t></w:r><w:r><w:rPr><w:color w:val="4C4D4F"/><w:spacing w:val="69"/></w:rPr><w:t> </w:t></w:r><w:r><w:rPr><w:color w:val="4C4D4F"/><w:spacing w:val="-3"/></w:rPr><w:t>removed</w:t></w:r><w:r><w:rPr><w:color w:val="4C4D4F"/><w:spacing w:val="-4"/></w:rPr><w:t> </w:t></w:r><w:r><w:rPr><w:color w:val="4C4D4F"/><w:spacing w:val="-1"/></w:rPr><w:t>so</w:t></w:r><w:r><w:rPr><w:color w:val="4C4D4F"/><w:spacing w:val="-3"/></w:rPr><w:t> </w:t></w:r><w:r><w:rPr><w:color w:val="4C4D4F"/><w:spacing w:val="-2"/></w:rPr><w:t>that</w:t></w:r><w:r><w:rPr><w:color w:val="4C4D4F"/><w:spacing w:val="-4"/></w:rPr><w:t> </w:t></w:r><w:r><w:rPr><w:color w:val="4C4D4F"/><w:spacing w:val="-1"/></w:rPr><w:t>the</w:t></w:r><w:r><w:rPr><w:color w:val="4C4D4F"/><w:spacing w:val="-3"/></w:rPr><w:t> </w:t></w:r><w:r><w:rPr><w:color w:val="4C4D4F"/><w:spacing w:val="-1"/></w:rPr><w:t>face</w:t></w:r><w:r><w:rPr><w:color w:val="4C4D4F"/><w:spacing w:val="-4"/></w:rPr><w:t> </w:t></w:r><w:r><w:rPr><w:color w:val="4C4D4F"/><w:spacing w:val="-1"/></w:rPr><w:t>is</w:t></w:r><w:r><w:rPr><w:color w:val="4C4D4F"/><w:spacing w:val="-3"/></w:rPr><w:t> </w:t></w:r><w:r><w:rPr><w:color w:val="4C4D4F"/><w:spacing w:val="-2"/></w:rPr><w:t>at</w:t></w:r><w:r><w:rPr><w:color w:val="4C4D4F"/><w:spacing w:val="-3"/></w:rPr><w:t> </w:t></w:r><w:r><w:rPr><w:color w:val="4C4D4F"/></w:rPr><w:t>a</w:t></w:r><w:r><w:rPr><w:color w:val="4C4D4F"/><w:spacing w:val="-4"/></w:rPr><w:t> </w:t></w:r><w:r><w:rPr><w:color w:val="4C4D4F"/></w:rPr><w:t>90-degree</w:t></w:r><w:r><w:rPr><w:color w:val="4C4D4F"/><w:spacing w:val="-3"/></w:rPr><w:t> </w:t></w:r><w:r><w:rPr><w:color w:val="4C4D4F"/><w:spacing w:val="-2"/></w:rPr><w:t>angle</w:t></w:r><w:r><w:rPr><w:color w:val="4C4D4F"/><w:spacing w:val="-4"/></w:rPr><w:t> </w:t></w:r><w:r><w:rPr><w:color w:val="4C4D4F"/><w:spacing w:val="-3"/></w:rPr><w:t>(right </w:t></w:r><w:r><w:rPr><w:color w:val="4C4D4F"/><w:spacing w:val="-4"/></w:rPr><w:t>angle)</w:t></w:r><w:r><w:rPr><w:color w:val="4C4D4F"/><w:spacing w:val="-3"/></w:rPr><w:t> </w:t></w:r><w:r><w:rPr><w:color w:val="4C4D4F"/><w:spacing w:val="-2"/></w:rPr><w:t>to</w:t></w:r><w:r><w:rPr><w:color w:val="4C4D4F"/><w:spacing w:val="-4"/></w:rPr><w:t> </w:t></w:r><w:r><w:rPr><w:color w:val="4C4D4F"/><w:spacing w:val="-1"/></w:rPr><w:t>the</w:t></w:r><w:r><w:rPr><w:color w:val="4C4D4F"/><w:spacing w:val="-3"/></w:rPr><w:t> </w:t></w:r><w:r><w:rPr><w:color w:val="4C4D4F"/><w:spacing w:val="-2"/></w:rPr><w:t>object’s</w:t></w:r><w:r><w:rPr><w:color w:val="4C4D4F"/><w:spacing w:val="-4"/></w:rPr><w:t> </w:t></w:r><w:r><w:rPr><w:color w:val="4C4D4F"/><w:spacing w:val="-2"/></w:rPr><w:t>sides.</w:t></w:r><w:r><w:rPr/></w:r></w:p><w:p><w:pPr><w:pStyle w:val="BodyText"/><w:spacing w:line="265" w:lineRule="auto" w:before="144"/><w:ind w:left="1100" w:right="1106" w:firstLine="0"/><w:jc w:val="left"/></w:pPr><w:r><w:rPr><w:rFonts w:ascii="Arial"/><w:b/><w:color w:val="4C4D4F"/><w:spacing w:val="-2"/></w:rPr><w:t>Face</w:t></w:r><w:r><w:rPr><w:rFonts w:ascii="Arial"/><w:b/><w:color w:val="4C4D4F"/><w:spacing w:val="-4"/></w:rPr><w:t> </w:t></w:r><w:r><w:rPr><w:rFonts w:ascii="Arial"/><w:b/><w:color w:val="4C4D4F"/><w:spacing w:val="-3"/></w:rPr><w:t>mill</w:t></w:r><w:r><w:rPr><w:color w:val="4C4D4F"/><w:spacing w:val="-3"/></w:rPr><w:t>:</w:t></w:r><w:r><w:rPr><w:color w:val="4C4D4F"/><w:spacing w:val="-4"/></w:rPr><w:t> </w:t></w:r><w:r><w:rPr><w:color w:val="4C4D4F"/></w:rPr><w:t>a</w:t></w:r><w:r><w:rPr><w:color w:val="4C4D4F"/><w:spacing w:val="-3"/></w:rPr><w:t> </w:t></w:r><w:r><w:rPr><w:color w:val="4C4D4F"/><w:spacing w:val="-1"/></w:rPr><w:t>cutting</w:t></w:r><w:r><w:rPr><w:color w:val="4C4D4F"/><w:spacing w:val="-4"/></w:rPr><w:t> </w:t></w:r><w:r><w:rPr><w:color w:val="4C4D4F"/><w:spacing w:val="-2"/></w:rPr><w:t>tool</w:t></w:r><w:r><w:rPr><w:color w:val="4C4D4F"/><w:spacing w:val="-4"/></w:rPr><w:t> </w:t></w:r><w:r><w:rPr><w:color w:val="4C4D4F"/><w:spacing w:val="-1"/></w:rPr><w:t>with</w:t></w:r><w:r><w:rPr><w:color w:val="4C4D4F"/><w:spacing w:val="-3"/></w:rPr><w:t> </w:t></w:r><w:r><w:rPr><w:color w:val="4C4D4F"/><w:spacing w:val="-2"/></w:rPr><w:t>blades</w:t></w:r><w:r><w:rPr><w:color w:val="4C4D4F"/><w:spacing w:val="-4"/></w:rPr><w:t> </w:t></w:r><w:r><w:rPr><w:color w:val="4C4D4F"/><w:spacing w:val="-2"/></w:rPr><w:t>along</w:t></w:r><w:r><w:rPr><w:color w:val="4C4D4F"/><w:spacing w:val="-3"/></w:rPr><w:t> </w:t></w:r><w:r><w:rPr><w:color w:val="4C4D4F"/><w:spacing w:val="-1"/></w:rPr><w:t>the</w:t></w:r><w:r><w:rPr><w:color w:val="4C4D4F"/><w:spacing w:val="-4"/></w:rPr><w:t> </w:t></w:r><w:r><w:rPr><w:color w:val="4C4D4F"/><w:spacing w:val="-1"/></w:rPr><w:t>bottom</w:t></w:r><w:r><w:rPr><w:color w:val="4C4D4F"/><w:spacing w:val="-4"/></w:rPr><w:t> </w:t></w:r><w:r><w:rPr><w:color w:val="4C4D4F"/><w:spacing w:val="-1"/></w:rPr><w:t>or</w:t></w:r><w:r><w:rPr><w:color w:val="4C4D4F"/><w:spacing w:val="-3"/></w:rPr><w:t> </w:t></w:r><w:r><w:rPr><w:color w:val="4C4D4F"/><w:spacing w:val="-2"/></w:rPr><w:t>sides,</w:t></w:r><w:r><w:rPr><w:color w:val="4C4D4F"/><w:spacing w:val="-4"/></w:rPr><w:t> </w:t></w:r><w:r><w:rPr><w:color w:val="4C4D4F"/><w:spacing w:val="-2"/></w:rPr><w:t>used</w:t></w:r><w:r><w:rPr><w:color w:val="4C4D4F"/><w:spacing w:val="-4"/></w:rPr><w:t> </w:t></w:r><w:r><w:rPr><w:color w:val="4C4D4F"/><w:spacing w:val="-2"/></w:rPr><w:t>to</w:t></w:r><w:r><w:rPr><w:color w:val="4C4D4F"/><w:spacing w:val="-3"/></w:rPr><w:t> </w:t></w:r><w:r><w:rPr><w:color w:val="4C4D4F"/><w:spacing w:val="-2"/></w:rPr><w:t>shape</w:t></w:r><w:r><w:rPr><w:color w:val="4C4D4F"/><w:spacing w:val="-4"/></w:rPr><w:t> </w:t></w:r><w:r><w:rPr><w:color w:val="4C4D4F"/><w:spacing w:val="-1"/></w:rPr><w:t>the</w:t></w:r><w:r><w:rPr><w:color w:val="4C4D4F"/><w:spacing w:val="-3"/></w:rPr><w:t> </w:t></w:r><w:r><w:rPr><w:color w:val="4C4D4F"/><w:spacing w:val="-1"/></w:rPr><w:t>face</w:t></w:r><w:r><w:rPr><w:color w:val="4C4D4F"/><w:spacing w:val="-4"/></w:rPr><w:t> </w:t></w:r><w:r><w:rPr><w:color w:val="4C4D4F"/><w:spacing w:val="-2"/></w:rPr><w:t>of</w:t></w:r><w:r><w:rPr><w:color w:val="4C4D4F"/><w:spacing w:val="-4"/></w:rPr><w:t> </w:t></w:r><w:r><w:rPr><w:color w:val="4C4D4F"/><w:spacing w:val="-1"/></w:rPr><w:t>an</w:t></w:r><w:r><w:rPr><w:color w:val="4C4D4F"/><w:spacing w:val="61"/></w:rPr><w:t> </w:t></w:r><w:r><w:rPr><w:color w:val="4C4D4F"/><w:spacing w:val="-1"/></w:rPr><w:t>object.</w:t></w:r><w:r><w:rPr/></w:r></w:p><w:p><w:pPr><w:pStyle w:val="BodyText"/><w:spacing w:line="265" w:lineRule="auto" w:before="144"/><w:ind w:left="1100" w:right="659" w:firstLine="0"/><w:jc w:val="left"/></w:pPr><w:r><w:rPr><w:rFonts w:ascii="Arial"/><w:b/><w:color w:val="4C4D4F"/><w:spacing w:val="-2"/></w:rPr><w:t>Knurl</w:t></w:r><w:r><w:rPr><w:color w:val="4C4D4F"/><w:spacing w:val="-2"/></w:rPr><w:t>:</w:t></w:r><w:r><w:rPr><w:color w:val="4C4D4F"/><w:spacing w:val="-4"/></w:rPr><w:t> </w:t></w:r><w:r><w:rPr><w:color w:val="4C4D4F"/></w:rPr><w:t>a</w:t></w:r><w:r><w:rPr><w:color w:val="4C4D4F"/><w:spacing w:val="-4"/></w:rPr><w:t> </w:t></w:r><w:r><w:rPr><w:color w:val="4C4D4F"/><w:spacing w:val="-1"/></w:rPr><w:t>process</w:t></w:r><w:r><w:rPr><w:color w:val="4C4D4F"/><w:spacing w:val="-3"/></w:rPr><w:t> </w:t></w:r><w:r><w:rPr><w:color w:val="4C4D4F"/><w:spacing w:val="-2"/></w:rPr><w:t>where</w:t></w:r><w:r><w:rPr><w:color w:val="4C4D4F"/><w:spacing w:val="-4"/></w:rPr><w:t> </w:t></w:r><w:r><w:rPr><w:color w:val="4C4D4F"/></w:rPr><w:t>a</w:t></w:r><w:r><w:rPr><w:color w:val="4C4D4F"/><w:spacing w:val="-3"/></w:rPr><w:t> </w:t></w:r><w:r><w:rPr><w:color w:val="4C4D4F"/><w:spacing w:val="-2"/></w:rPr><w:t>pattern</w:t></w:r><w:r><w:rPr><w:color w:val="4C4D4F"/><w:spacing w:val="-4"/></w:rPr><w:t> </w:t></w:r><w:r><w:rPr><w:color w:val="4C4D4F"/><w:spacing w:val="-2"/></w:rPr><w:t>of</w:t></w:r><w:r><w:rPr><w:color w:val="4C4D4F"/><w:spacing w:val="-3"/></w:rPr><w:t> </w:t></w:r><w:r><w:rPr><w:color w:val="4C4D4F"/><w:spacing w:val="-2"/></w:rPr><w:t>straight,</w:t></w:r><w:r><w:rPr><w:color w:val="4C4D4F"/><w:spacing w:val="-4"/></w:rPr><w:t> </w:t></w:r><w:r><w:rPr><w:color w:val="4C4D4F"/><w:spacing w:val="-2"/></w:rPr><w:t>crossed,</w:t></w:r><w:r><w:rPr><w:color w:val="4C4D4F"/><w:spacing w:val="-3"/></w:rPr><w:t> </w:t></w:r><w:r><w:rPr><w:color w:val="4C4D4F"/><w:spacing w:val="-1"/></w:rPr><w:t>or</w:t></w:r><w:r><w:rPr><w:color w:val="4C4D4F"/><w:spacing w:val="-4"/></w:rPr><w:t> </w:t></w:r><w:r><w:rPr><w:color w:val="4C4D4F"/><w:spacing w:val="-2"/></w:rPr><w:t>angled</w:t></w:r><w:r><w:rPr><w:color w:val="4C4D4F"/><w:spacing w:val="-4"/></w:rPr><w:t> </w:t></w:r><w:r><w:rPr><w:color w:val="4C4D4F"/><w:spacing w:val="-2"/></w:rPr><w:t>lines</w:t></w:r><w:r><w:rPr><w:color w:val="4C4D4F"/><w:spacing w:val="-3"/></w:rPr><w:t> </w:t></w:r><w:r><w:rPr><w:color w:val="4C4D4F"/><w:spacing w:val="-1"/></w:rPr><w:t>is</w:t></w:r><w:r><w:rPr><w:color w:val="4C4D4F"/><w:spacing w:val="-4"/></w:rPr><w:t> </w:t></w:r><w:r><w:rPr><w:color w:val="4C4D4F"/><w:spacing w:val="-1"/></w:rPr><w:t>cut</w:t></w:r><w:r><w:rPr><w:color w:val="4C4D4F"/><w:spacing w:val="-3"/></w:rPr><w:t> </w:t></w:r><w:r><w:rPr><w:color w:val="4C4D4F"/><w:spacing w:val="-1"/></w:rPr><w:t>or</w:t></w:r><w:r><w:rPr><w:color w:val="4C4D4F"/><w:spacing w:val="-4"/></w:rPr><w:t> </w:t></w:r><w:r><w:rPr><w:color w:val="4C4D4F"/><w:spacing w:val="-2"/></w:rPr><w:t>rolled</w:t></w:r><w:r><w:rPr><w:color w:val="4C4D4F"/><w:spacing w:val="-3"/></w:rPr><w:t> into</w:t></w:r><w:r><w:rPr><w:color w:val="4C4D4F"/><w:spacing w:val="-4"/></w:rPr><w:t> </w:t></w:r><w:r><w:rPr><w:color w:val="4C4D4F"/></w:rPr><w:t>a</w:t></w:r><w:r><w:rPr><w:color w:val="4C4D4F"/><w:spacing w:val="-4"/></w:rPr><w:t> </w:t></w:r><w:r><w:rPr><w:color w:val="4C4D4F"/><w:spacing w:val="-2"/></w:rPr><w:t>metal</w:t></w:r><w:r><w:rPr><w:color w:val="4C4D4F"/><w:spacing w:val="77"/></w:rPr><w:t> </w:t></w:r><w:r><w:rPr><w:color w:val="4C4D4F"/><w:spacing w:val="-1"/></w:rPr><w:t>surface,</w:t></w:r><w:r><w:rPr><w:color w:val="4C4D4F"/><w:spacing w:val="-4"/></w:rPr><w:t> </w:t></w:r><w:r><w:rPr><w:color w:val="4C4D4F"/><w:spacing w:val="-2"/></w:rPr><w:t>resulting</w:t></w:r><w:r><w:rPr><w:color w:val="4C4D4F"/><w:spacing w:val="-3"/></w:rPr><w:t> </w:t></w:r><w:r><w:rPr><w:color w:val="4C4D4F"/><w:spacing w:val="-1"/></w:rPr><w:t>in</w:t></w:r><w:r><w:rPr><w:color w:val="4C4D4F"/><w:spacing w:val="-3"/></w:rPr><w:t> </w:t></w:r><w:r><w:rPr><w:color w:val="4C4D4F"/></w:rPr><w:t>a</w:t></w:r><w:r><w:rPr><w:color w:val="4C4D4F"/><w:spacing w:val="-4"/></w:rPr><w:t> </w:t></w:r><w:r><w:rPr><w:color w:val="4C4D4F"/><w:spacing w:val="-1"/></w:rPr><w:t>series</w:t></w:r><w:r><w:rPr><w:color w:val="4C4D4F"/><w:spacing w:val="-3"/></w:rPr><w:t> </w:t></w:r><w:r><w:rPr><w:color w:val="4C4D4F"/><w:spacing w:val="-2"/></w:rPr><w:t>of</w:t></w:r><w:r><w:rPr><w:color w:val="4C4D4F"/><w:spacing w:val="-3"/></w:rPr><w:t> </w:t></w:r><w:r><w:rPr><w:color w:val="4C4D4F"/><w:spacing w:val="-2"/></w:rPr><w:t>small</w:t></w:r><w:r><w:rPr><w:color w:val="4C4D4F"/><w:spacing w:val="-3"/></w:rPr><w:t> </w:t></w:r><w:r><w:rPr><w:color w:val="4C4D4F"/><w:spacing w:val="-1"/></w:rPr><w:t>ridges</w:t></w:r><w:r><w:rPr><w:color w:val="4C4D4F"/><w:spacing w:val="-4"/></w:rPr><w:t> </w:t></w:r><w:r><w:rPr><w:color w:val="4C4D4F"/><w:spacing w:val="-1"/></w:rPr><w:t>or</w:t></w:r><w:r><w:rPr><w:color w:val="4C4D4F"/><w:spacing w:val="-3"/></w:rPr><w:t> </w:t></w:r><w:r><w:rPr><w:color w:val="4C4D4F"/><w:spacing w:val="-2"/></w:rPr><w:t>beads</w:t></w:r><w:r><w:rPr><w:color w:val="4C4D4F"/><w:spacing w:val="-3"/></w:rPr><w:t> </w:t></w:r><w:r><w:rPr><w:color w:val="4C4D4F"/><w:spacing w:val="-2"/></w:rPr><w:t>that</w:t></w:r><w:r><w:rPr><w:color w:val="4C4D4F"/><w:spacing w:val="-4"/></w:rPr><w:t> </w:t></w:r><w:r><w:rPr><w:color w:val="4C4D4F"/><w:spacing w:val="-2"/></w:rPr><w:t>aid</w:t></w:r><w:r><w:rPr><w:color w:val="4C4D4F"/><w:spacing w:val="-3"/></w:rPr><w:t> </w:t></w:r><w:r><w:rPr><w:color w:val="4C4D4F"/><w:spacing w:val="-1"/></w:rPr><w:t>in</w:t></w:r><w:r><w:rPr><w:color w:val="4C4D4F"/><w:spacing w:val="-3"/></w:rPr><w:t> </w:t></w:r><w:r><w:rPr><w:color w:val="4C4D4F"/><w:spacing w:val="-2"/></w:rPr><w:t>gripping</w:t></w:r><w:r><w:rPr/></w:r></w:p><w:p><w:pPr><w:pStyle w:val="BodyText"/><w:spacing w:line="265" w:lineRule="auto" w:before="144"/><w:ind w:left="1100" w:right="659" w:firstLine="0"/><w:jc w:val="left"/></w:pPr><w:r><w:rPr><w:rFonts w:ascii="Arial"/><w:b/><w:color w:val="4C4D4F"/><w:spacing w:val="-3"/></w:rPr><w:t>Live</w:t></w:r><w:r><w:rPr><w:rFonts w:ascii="Arial"/><w:b/><w:color w:val="4C4D4F"/><w:spacing w:val="-4"/></w:rPr><w:t> </w:t></w:r><w:r><w:rPr><w:rFonts w:ascii="Arial"/><w:b/><w:color w:val="4C4D4F"/><w:spacing w:val="-2"/></w:rPr><w:t>centre</w:t></w:r><w:r><w:rPr><w:color w:val="4C4D4F"/><w:spacing w:val="-2"/></w:rPr><w:t>:</w:t></w:r><w:r><w:rPr><w:color w:val="4C4D4F"/><w:spacing w:val="-4"/></w:rPr><w:t> </w:t></w:r><w:r><w:rPr><w:color w:val="4C4D4F"/></w:rPr><w:t>a</w:t></w:r><w:r><w:rPr><w:color w:val="4C4D4F"/><w:spacing w:val="-3"/></w:rPr><w:t> </w:t></w:r><w:r><w:rPr><w:color w:val="4C4D4F"/></w:rPr><w:t>part</w:t></w:r><w:r><w:rPr><w:color w:val="4C4D4F"/><w:spacing w:val="-4"/></w:rPr><w:t> </w:t></w:r><w:r><w:rPr><w:color w:val="4C4D4F"/><w:spacing w:val="-2"/></w:rPr><w:t>of</w:t></w:r><w:r><w:rPr><w:color w:val="4C4D4F"/><w:spacing w:val="-3"/></w:rPr><w:t> </w:t></w:r><w:r><w:rPr><w:color w:val="4C4D4F"/></w:rPr><w:t>a</w:t></w:r><w:r><w:rPr><w:color w:val="4C4D4F"/><w:spacing w:val="-4"/></w:rPr><w:t> </w:t></w:r><w:r><w:rPr><w:color w:val="4C4D4F"/><w:spacing w:val="-2"/></w:rPr><w:t>lathe</w:t></w:r><w:r><w:rPr><w:color w:val="4C4D4F"/><w:spacing w:val="-4"/></w:rPr><w:t> </w:t></w:r><w:r><w:rPr><w:color w:val="4C4D4F"/><w:spacing w:val="-2"/></w:rPr><w:t>that</w:t></w:r><w:r><w:rPr><w:color w:val="4C4D4F"/><w:spacing w:val="-3"/></w:rPr><w:t> </w:t></w:r><w:r><w:rPr><w:color w:val="4C4D4F"/><w:spacing w:val="-2"/></w:rPr><w:t>holds</w:t></w:r><w:r><w:rPr><w:color w:val="4C4D4F"/><w:spacing w:val="-4"/></w:rPr><w:t> </w:t></w:r><w:r><w:rPr><w:color w:val="4C4D4F"/><w:spacing w:val="-2"/></w:rPr><w:t>and</w:t></w:r><w:r><w:rPr><w:color w:val="4C4D4F"/><w:spacing w:val="-3"/></w:rPr><w:t> revolves</w:t></w:r><w:r><w:rPr><w:color w:val="4C4D4F"/><w:spacing w:val="-4"/></w:rPr><w:t> </w:t></w:r><w:r><w:rPr><w:color w:val="4C4D4F"/><w:spacing w:val="-1"/></w:rPr><w:t>with</w:t></w:r><w:r><w:rPr><w:color w:val="4C4D4F"/><w:spacing w:val="-4"/></w:rPr><w:t> </w:t></w:r><w:r><w:rPr><w:color w:val="4C4D4F"/><w:spacing w:val="-1"/></w:rPr><w:t>the</w:t></w:r><w:r><w:rPr><w:color w:val="4C4D4F"/><w:spacing w:val="-3"/></w:rPr><w:t> </w:t></w:r><w:r><w:rPr><w:color w:val="4C4D4F"/><w:spacing w:val="-1"/></w:rPr><w:t>work</w:t></w:r><w:r><w:rPr><w:color w:val="4C4D4F"/><w:spacing w:val="-4"/></w:rPr><w:t> </w:t></w:r><w:r><w:rPr><w:color w:val="4C4D4F"/><w:spacing w:val="-2"/></w:rPr><w:t>piece.</w:t></w:r><w:r><w:rPr><w:color w:val="4C4D4F"/><w:spacing w:val="-3"/></w:rPr><w:t> </w:t></w:r><w:r><w:rPr><w:color w:val="4C4D4F"/><w:spacing w:val="-2"/></w:rPr><w:t>Usually</w:t></w:r><w:r><w:rPr><w:color w:val="4C4D4F"/><w:spacing w:val="-4"/></w:rPr><w:t> </w:t></w:r><w:r><w:rPr><w:color w:val="4C4D4F"/><w:spacing w:val="-2"/></w:rPr><w:t>refers</w:t></w:r><w:r><w:rPr><w:color w:val="4C4D4F"/><w:spacing w:val="-4"/></w:rPr><w:t> </w:t></w:r><w:r><w:rPr><w:color w:val="4C4D4F"/><w:spacing w:val="-2"/></w:rPr><w:t>to</w:t></w:r><w:r><w:rPr><w:color w:val="4C4D4F"/><w:spacing w:val="-3"/></w:rPr><w:t> </w:t></w:r><w:r><w:rPr><w:color w:val="4C4D4F"/><w:spacing w:val="-1"/></w:rPr><w:t>the</w:t></w:r><w:r><w:rPr><w:color w:val="4C4D4F"/><w:spacing w:val="55"/></w:rPr><w:t> </w:t></w:r><w:r><w:rPr><w:color w:val="4C4D4F"/><w:spacing w:val="-2"/></w:rPr><w:t>headstock</w:t></w:r><w:r><w:rPr><w:color w:val="4C4D4F"/><w:spacing w:val="-5"/></w:rPr><w:t> </w:t></w:r><w:r><w:rPr><w:color w:val="4C4D4F"/><w:spacing w:val="-2"/></w:rPr><w:t>centre.</w:t></w:r><w:r><w:rPr/></w:r></w:p><w:p><w:pPr><w:pStyle w:val="BodyText"/><w:spacing w:line="240" w:lineRule="auto" w:before="144"/><w:ind w:left="1100" w:right="0" w:firstLine="0"/><w:jc w:val="left"/></w:pPr><w:r><w:rPr><w:rFonts w:ascii="Arial"/><w:b/><w:color w:val="4C4D4F"/><w:spacing w:val="-1"/></w:rPr><w:t>Reamer</w:t></w:r><w:r><w:rPr><w:color w:val="4C4D4F"/><w:spacing w:val="-1"/></w:rPr><w:t>:</w:t></w:r><w:r><w:rPr><w:color w:val="4C4D4F"/><w:spacing w:val="-4"/></w:rPr><w:t> </w:t></w:r><w:r><w:rPr><w:color w:val="4C4D4F"/></w:rPr><w:t>a</w:t></w:r><w:r><w:rPr><w:color w:val="4C4D4F"/><w:spacing w:val="-3"/></w:rPr><w:t> </w:t></w:r><w:r><w:rPr><w:color w:val="4C4D4F"/><w:spacing w:val="-1"/></w:rPr><w:t>rotary</w:t></w:r><w:r><w:rPr><w:color w:val="4C4D4F"/><w:spacing w:val="-4"/></w:rPr><w:t> </w:t></w:r><w:r><w:rPr><w:color w:val="4C4D4F"/><w:spacing w:val="-1"/></w:rPr><w:t>cutting</w:t></w:r><w:r><w:rPr><w:color w:val="4C4D4F"/><w:spacing w:val="-3"/></w:rPr><w:t> </w:t></w:r><w:r><w:rPr><w:color w:val="4C4D4F"/><w:spacing w:val="-2"/></w:rPr><w:t>tool</w:t></w:r><w:r><w:rPr><w:color w:val="4C4D4F"/><w:spacing w:val="-3"/></w:rPr><w:t> </w:t></w:r><w:r><w:rPr><w:color w:val="4C4D4F"/><w:spacing w:val="-2"/></w:rPr><w:t>used</w:t></w:r><w:r><w:rPr><w:color w:val="4C4D4F"/><w:spacing w:val="-4"/></w:rPr><w:t> </w:t></w:r><w:r><w:rPr><w:color w:val="4C4D4F"/><w:spacing w:val="-2"/></w:rPr><w:t>to</w:t></w:r><w:r><w:rPr><w:color w:val="4C4D4F"/><w:spacing w:val="-3"/></w:rPr><w:t> </w:t></w:r><w:r><w:rPr><w:color w:val="4C4D4F"/><w:spacing w:val="-2"/></w:rPr><w:t>enlarge</w:t></w:r><w:r><w:rPr><w:color w:val="4C4D4F"/><w:spacing w:val="-3"/></w:rPr><w:t> </w:t></w:r><w:r><w:rPr><w:color w:val="4C4D4F"/></w:rPr><w:t>a</w:t></w:r><w:r><w:rPr><w:color w:val="4C4D4F"/><w:spacing w:val="-4"/></w:rPr><w:t> </w:t></w:r><w:r><w:rPr><w:color w:val="4C4D4F"/><w:spacing w:val="-3"/></w:rPr><w:t>previously </w:t></w:r><w:r><w:rPr><w:color w:val="4C4D4F"/><w:spacing w:val="-1"/></w:rPr><w:t>cut</w:t></w:r><w:r><w:rPr><w:color w:val="4C4D4F"/><w:spacing w:val="-4"/></w:rPr><w:t> </w:t></w:r><w:r><w:rPr><w:color w:val="4C4D4F"/><w:spacing w:val="-2"/></w:rPr><w:t>hole</w:t></w:r><w:r><w:rPr><w:color w:val="4C4D4F"/><w:spacing w:val="-3"/></w:rPr><w:t> </w:t></w:r><w:r><w:rPr><w:color w:val="4C4D4F"/><w:spacing w:val="-2"/></w:rPr><w:t>to</w:t></w:r><w:r><w:rPr><w:color w:val="4C4D4F"/><w:spacing w:val="-3"/></w:rPr><w:t> </w:t></w:r><w:r><w:rPr><w:color w:val="4C4D4F"/></w:rPr><w:t>a</w:t></w:r><w:r><w:rPr><w:color w:val="4C4D4F"/><w:spacing w:val="-4"/></w:rPr><w:t> </w:t></w:r><w:r><w:rPr><w:color w:val="4C4D4F"/><w:spacing w:val="-2"/></w:rPr><w:t>high</w:t></w:r><w:r><w:rPr><w:color w:val="4C4D4F"/><w:spacing w:val="-3"/></w:rPr><w:t> </w:t></w:r><w:r><w:rPr><w:color w:val="4C4D4F"/><w:spacing w:val="-2"/></w:rPr><w:t>precision.</w:t></w:r><w:r><w:rPr/></w:r></w:p><w:p><w:pPr><w:pStyle w:val="BodyText"/><w:spacing w:line="240" w:lineRule="auto" w:before="171"/><w:ind w:left="1100" w:right="0" w:firstLine="0"/><w:jc w:val="left"/></w:pPr><w:r><w:rPr><w:rFonts w:ascii="Arial"/><w:b/><w:color w:val="4C4D4F"/></w:rPr><w:t>Swarf</w:t></w:r><w:r><w:rPr><w:color w:val="4C4D4F"/></w:rPr><w:t>:</w:t></w:r><w:r><w:rPr><w:color w:val="4C4D4F"/><w:spacing w:val="-4"/></w:rPr><w:t> </w:t></w:r><w:r><w:rPr><w:color w:val="4C4D4F"/><w:spacing w:val="-2"/></w:rPr><w:t>metal</w:t></w:r><w:r><w:rPr><w:color w:val="4C4D4F"/><w:spacing w:val="-4"/></w:rPr><w:t> </w:t></w:r><w:r><w:rPr><w:color w:val="4C4D4F"/><w:spacing w:val="-2"/></w:rPr><w:t>debris</w:t></w:r><w:r><w:rPr><w:color w:val="4C4D4F"/><w:spacing w:val="-4"/></w:rPr><w:t> </w:t></w:r><w:r><w:rPr><w:color w:val="4C4D4F"/><w:spacing w:val="-1"/></w:rPr><w:t>left</w:t></w:r><w:r><w:rPr><w:color w:val="4C4D4F"/><w:spacing w:val="-4"/></w:rPr><w:t> </w:t></w:r><w:r><w:rPr><w:color w:val="4C4D4F"/><w:spacing w:val="-2"/></w:rPr><w:t>as</w:t></w:r><w:r><w:rPr><w:color w:val="4C4D4F"/><w:spacing w:val="-4"/></w:rPr><w:t> </w:t></w:r><w:r><w:rPr><w:color w:val="4C4D4F"/></w:rPr><w:t>a</w:t></w:r><w:r><w:rPr><w:color w:val="4C4D4F"/><w:spacing w:val="-3"/></w:rPr><w:t> </w:t></w:r><w:r><w:rPr><w:color w:val="4C4D4F"/><w:spacing w:val="-2"/></w:rPr><w:t>result</w:t></w:r><w:r><w:rPr><w:color w:val="4C4D4F"/><w:spacing w:val="-4"/></w:rPr><w:t> </w:t></w:r><w:r><w:rPr><w:color w:val="4C4D4F"/><w:spacing w:val="-2"/></w:rPr><w:t>of</w:t></w:r><w:r><w:rPr><w:color w:val="4C4D4F"/><w:spacing w:val="-4"/></w:rPr><w:t> </w:t></w:r><w:r><w:rPr><w:color w:val="4C4D4F"/></w:rPr><w:t>a</w:t></w:r><w:r><w:rPr><w:color w:val="4C4D4F"/><w:spacing w:val="-4"/></w:rPr><w:t> </w:t></w:r><w:r><w:rPr><w:color w:val="4C4D4F"/><w:spacing w:val="-2"/></w:rPr><w:t>machining</w:t></w:r><w:r><w:rPr><w:color w:val="4C4D4F"/><w:spacing w:val="-4"/></w:rPr><w:t> </w:t></w:r><w:r><w:rPr><w:color w:val="4C4D4F"/><w:spacing w:val="-2"/></w:rPr><w:t>operation.</w:t></w:r><w:r><w:rPr/></w:r></w:p><w:p><w:pPr><w:pStyle w:val="BodyText"/><w:spacing w:line="240" w:lineRule="auto" w:before="171"/><w:ind w:left="1100" w:right="0" w:firstLine="0"/><w:jc w:val="left"/></w:pPr><w:r><w:rPr><w:rFonts w:ascii="Arial"/><w:b/><w:color w:val="4C4D4F"/><w:spacing w:val="-3"/></w:rPr><w:t>Tailstock</w:t></w:r><w:r><w:rPr><w:color w:val="4C4D4F"/><w:spacing w:val="-3"/></w:rPr><w:t>:</w:t></w:r><w:r><w:rPr><w:color w:val="4C4D4F"/><w:spacing w:val="-4"/></w:rPr><w:t> </w:t></w:r><w:r><w:rPr><w:color w:val="4C4D4F"/><w:spacing w:val="-1"/></w:rPr><w:t>the</w:t></w:r><w:r><w:rPr><w:color w:val="4C4D4F"/><w:spacing w:val="-4"/></w:rPr><w:t> </w:t></w:r><w:r><w:rPr><w:color w:val="4C4D4F"/><w:spacing w:val="-3"/></w:rPr><w:t>movable</w:t></w:r><w:r><w:rPr><w:color w:val="4C4D4F"/><w:spacing w:val="-4"/></w:rPr><w:t> </w:t></w:r><w:r><w:rPr><w:color w:val="4C4D4F"/></w:rPr><w:t>part</w:t></w:r><w:r><w:rPr><w:color w:val="4C4D4F"/><w:spacing w:val="-4"/></w:rPr><w:t> </w:t></w:r><w:r><w:rPr><w:color w:val="4C4D4F"/><w:spacing w:val="-2"/></w:rPr><w:t>of</w:t></w:r><w:r><w:rPr><w:color w:val="4C4D4F"/><w:spacing w:val="-4"/></w:rPr><w:t> </w:t></w:r><w:r><w:rPr><w:color w:val="4C4D4F"/></w:rPr><w:t>a</w:t></w:r><w:r><w:rPr><w:color w:val="4C4D4F"/><w:spacing w:val="-4"/></w:rPr><w:t> </w:t></w:r><w:r><w:rPr><w:color w:val="4C4D4F"/><w:spacing w:val="-2"/></w:rPr><w:t>lathe</w:t></w:r><w:r><w:rPr><w:color w:val="4C4D4F"/><w:spacing w:val="-3"/></w:rPr><w:t> </w:t></w:r><w:r><w:rPr><w:color w:val="4C4D4F"/><w:spacing w:val="-2"/></w:rPr><w:t>that</w:t></w:r><w:r><w:rPr><w:color w:val="4C4D4F"/><w:spacing w:val="-4"/></w:rPr><w:t> </w:t></w:r><w:r><w:rPr><w:color w:val="4C4D4F"/><w:spacing w:val="-1"/></w:rPr><w:t>supports</w:t></w:r><w:r><w:rPr><w:color w:val="4C4D4F"/><w:spacing w:val="-4"/></w:rPr><w:t> </w:t></w:r><w:r><w:rPr><w:color w:val="4C4D4F"/><w:spacing w:val="-1"/></w:rPr><w:t>the</w:t></w:r><w:r><w:rPr><w:color w:val="4C4D4F"/><w:spacing w:val="-4"/></w:rPr><w:t> </w:t></w:r><w:r><w:rPr><w:color w:val="4C4D4F"/><w:spacing w:val="-2"/></w:rPr><w:t>dead</w:t></w:r><w:r><w:rPr><w:color w:val="4C4D4F"/><w:spacing w:val="-4"/></w:rPr><w:t> </w:t></w:r><w:r><w:rPr><w:color w:val="4C4D4F"/><w:spacing w:val="-2"/></w:rPr><w:t>centre.</w:t></w:r><w:r><w:rPr/></w:r></w:p><w:p><w:pPr><w:pStyle w:val="BodyText"/><w:spacing w:line="265" w:lineRule="auto" w:before="171"/><w:ind w:left="1100" w:right="659" w:firstLine="0"/><w:jc w:val="left"/></w:pPr><w:r><w:rPr><w:rFonts w:ascii="Arial"/><w:b/><w:color w:val="4C4D4F"/><w:spacing w:val="-3"/></w:rPr><w:t>V-groove</w:t></w:r><w:r><w:rPr><w:color w:val="4C4D4F"/><w:spacing w:val="-3"/></w:rPr><w:t>:</w:t></w:r><w:r><w:rPr><w:color w:val="4C4D4F"/><w:spacing w:val="-4"/></w:rPr><w:t> </w:t></w:r><w:r><w:rPr><w:color w:val="4C4D4F"/></w:rPr><w:t>a</w:t></w:r><w:r><w:rPr><w:color w:val="4C4D4F"/><w:spacing w:val="-4"/></w:rPr><w:t> </w:t></w:r><w:r><w:rPr><w:color w:val="4C4D4F"/></w:rPr><w:t>type</w:t></w:r><w:r><w:rPr><w:color w:val="4C4D4F"/><w:spacing w:val="-3"/></w:rPr><w:t> </w:t></w:r><w:r><w:rPr><w:color w:val="4C4D4F"/><w:spacing w:val="-2"/></w:rPr><w:t>of</w:t></w:r><w:r><w:rPr><w:color w:val="4C4D4F"/><w:spacing w:val="-4"/></w:rPr><w:t> </w:t></w:r><w:r><w:rPr><w:color w:val="4C4D4F"/><w:spacing w:val="-1"/></w:rPr><w:t>butt</w:t></w:r><w:r><w:rPr><w:color w:val="4C4D4F"/><w:spacing w:val="-4"/></w:rPr><w:t> </w:t></w:r><w:r><w:rPr><w:color w:val="4C4D4F"/><w:spacing w:val="-2"/></w:rPr><w:t>joint</w:t></w:r><w:r><w:rPr><w:color w:val="4C4D4F"/><w:spacing w:val="-3"/></w:rPr><w:t> </w:t></w:r><w:r><w:rPr><w:color w:val="4C4D4F"/><w:spacing w:val="-1"/></w:rPr><w:t>in</w:t></w:r><w:r><w:rPr><w:color w:val="4C4D4F"/><w:spacing w:val="-4"/></w:rPr><w:t> </w:t></w:r><w:r><w:rPr><w:color w:val="4C4D4F"/><w:spacing w:val="-2"/></w:rPr><w:t>which</w:t></w:r><w:r><w:rPr><w:color w:val="4C4D4F"/><w:spacing w:val="-4"/></w:rPr><w:t> </w:t></w:r><w:r><w:rPr><w:color w:val="4C4D4F"/><w:spacing w:val="-1"/></w:rPr><w:t>the</w:t></w:r><w:r><w:rPr><w:color w:val="4C4D4F"/><w:spacing w:val="-3"/></w:rPr><w:t> </w:t></w:r><w:r><w:rPr><w:color w:val="4C4D4F"/><w:spacing w:val="-1"/></w:rPr><w:t>edges</w:t></w:r><w:r><w:rPr><w:color w:val="4C4D4F"/><w:spacing w:val="-4"/></w:rPr><w:t> </w:t></w:r><w:r><w:rPr><w:color w:val="4C4D4F"/><w:spacing w:val="-2"/></w:rPr><w:t>of</w:t></w:r><w:r><w:rPr><w:color w:val="4C4D4F"/><w:spacing w:val="-3"/></w:rPr><w:t> </w:t></w:r><w:r><w:rPr><w:color w:val="4C4D4F"/></w:rPr><w:t>two</w:t></w:r><w:r><w:rPr><w:color w:val="4C4D4F"/><w:spacing w:val="-4"/></w:rPr><w:t> </w:t></w:r><w:r><w:rPr><w:color w:val="4C4D4F"/><w:spacing w:val="-1"/></w:rPr><w:t>pieces</w:t></w:r><w:r><w:rPr><w:color w:val="4C4D4F"/><w:spacing w:val="-4"/></w:rPr><w:t> </w:t></w:r><w:r><w:rPr><w:color w:val="4C4D4F"/><w:spacing w:val="-2"/></w:rPr><w:t>of</w:t></w:r><w:r><w:rPr><w:color w:val="4C4D4F"/><w:spacing w:val="-3"/></w:rPr><w:t> </w:t></w:r><w:r><w:rPr><w:color w:val="4C4D4F"/><w:spacing w:val="-2"/></w:rPr><w:t>metal</w:t></w:r><w:r><w:rPr><w:color w:val="4C4D4F"/><w:spacing w:val="-4"/></w:rPr><w:t> </w:t></w:r><w:r><w:rPr><w:color w:val="4C4D4F"/><w:spacing w:val="-2"/></w:rPr><w:t>are</w:t></w:r><w:r><w:rPr><w:color w:val="4C4D4F"/><w:spacing w:val="-4"/></w:rPr><w:t> </w:t></w:r><w:r><w:rPr><w:color w:val="4C4D4F"/><w:spacing w:val="-2"/></w:rPr><w:t>both</w:t></w:r><w:r><w:rPr><w:color w:val="4C4D4F"/><w:spacing w:val="-3"/></w:rPr><w:t> </w:t></w:r><w:r><w:rPr><w:color w:val="4C4D4F"/><w:spacing w:val="-1"/></w:rPr><w:t>cut</w:t></w:r><w:r><w:rPr><w:color w:val="4C4D4F"/><w:spacing w:val="-4"/></w:rPr><w:t> </w:t></w:r><w:r><w:rPr><w:color w:val="4C4D4F"/><w:spacing w:val="-2"/></w:rPr><w:t>at</w:t></w:r><w:r><w:rPr><w:color w:val="4C4D4F"/><w:spacing w:val="-4"/></w:rPr><w:t> </w:t></w:r><w:r><w:rPr><w:color w:val="4C4D4F"/><w:spacing w:val="-1"/></w:rPr><w:t>an</w:t></w:r><w:r><w:rPr><w:color w:val="4C4D4F"/><w:spacing w:val="-3"/></w:rPr><w:t> </w:t></w:r><w:r><w:rPr><w:color w:val="4C4D4F"/><w:spacing w:val="-2"/></w:rPr><w:t>angle</w:t></w:r><w:r><w:rPr><w:color w:val="4C4D4F"/><w:spacing w:val="53"/></w:rPr><w:t> </w:t></w:r><w:r><w:rPr><w:color w:val="4C4D4F"/><w:spacing w:val="-2"/></w:rPr><w:t>and</w:t></w:r><w:r><w:rPr><w:color w:val="4C4D4F"/><w:spacing w:val="-4"/></w:rPr><w:t> </w:t></w:r><w:r><w:rPr><w:color w:val="4C4D4F"/><w:spacing w:val="-1"/></w:rPr><w:t>form</w:t></w:r><w:r><w:rPr><w:color w:val="4C4D4F"/><w:spacing w:val="-3"/></w:rPr><w:t> </w:t></w:r><w:r><w:rPr><w:color w:val="4C4D4F"/></w:rPr><w:t>a</w:t></w:r><w:r><w:rPr><w:color w:val="4C4D4F"/><w:spacing w:val="-3"/></w:rPr><w:t> </w:t></w:r><w:r><w:rPr><w:color w:val="4C4D4F"/><w:spacing w:val="-2"/></w:rPr><w:t>V-shaped</w:t></w:r><w:r><w:rPr><w:color w:val="4C4D4F"/><w:spacing w:val="-3"/></w:rPr><w:t> groove </w:t></w:r><w:r><w:rPr><w:color w:val="4C4D4F"/><w:spacing w:val="-2"/></w:rPr><w:t>when</w:t></w:r><w:r><w:rPr><w:color w:val="4C4D4F"/><w:spacing w:val="-3"/></w:rPr><w:t> they</w:t></w:r><w:r><w:rPr><w:color w:val="4C4D4F"/><w:spacing w:val="-4"/></w:rPr><w:t> </w:t></w:r><w:r><w:rPr><w:color w:val="4C4D4F"/><w:spacing w:val="-2"/></w:rPr><w:t>are</w:t></w:r><w:r><w:rPr><w:color w:val="4C4D4F"/><w:spacing w:val="-3"/></w:rPr><w:t> </w:t></w:r><w:r><w:rPr><w:color w:val="4C4D4F"/><w:spacing w:val="-2"/></w:rPr><w:t>placed</w:t></w:r><w:r><w:rPr><w:color w:val="4C4D4F"/><w:spacing w:val="-3"/></w:rPr><w:t> </w:t></w:r><w:r><w:rPr><w:color w:val="4C4D4F"/><w:spacing w:val="-5"/></w:rPr><w:t>t</w:t></w:r><w:r><w:rPr><w:color w:val="4C4D4F"/><w:spacing w:val="-4"/></w:rPr><w:t>oge</w:t></w:r><w:r><w:rPr><w:color w:val="4C4D4F"/><w:spacing w:val="-5"/></w:rPr><w:t>t</w:t></w:r><w:r><w:rPr><w:color w:val="4C4D4F"/><w:spacing w:val="-4"/></w:rPr><w:t>her</w:t></w:r><w:r><w:rPr><w:color w:val="4C4D4F"/><w:spacing w:val="-5"/></w:rPr><w:t>.</w:t></w:r><w:r><w:rPr/></w:r></w:p><w:p><w:pPr><w:spacing w:line="240" w:lineRule="auto" w:before="2"/><w:rPr><w:rFonts w:ascii="Arial" w:hAnsi="Arial" w:cs="Arial" w:eastAsia="Arial"/><w:sz w:val="28"/><w:szCs w:val="28"/></w:rPr></w:pPr></w:p><w:p><w:pPr><w:pStyle w:val="Heading1"/><w:spacing w:line="240" w:lineRule="auto" w:before="0"/><w:ind w:right="0"/><w:jc w:val="left"/><w:rPr><w:b w:val="0"/><w:bCs w:val="0"/></w:rPr></w:pPr><w:r><w:rPr><w:color w:val="4F61AB"/></w:rPr><w:t>Estimated</w:t></w:r><w:r><w:rPr><w:color w:val="4F61AB"/><w:spacing w:val="-11"/></w:rPr><w:t> </w:t></w:r><w:r><w:rPr><w:color w:val="4F61AB"/><w:spacing w:val="-1"/></w:rPr><w:t>Time</w:t></w:r><w:r><w:rPr><w:b w:val="0"/></w:rPr></w:r></w:p><w:p><w:pPr><w:pStyle w:val="BodyText"/><w:spacing w:line="240" w:lineRule="auto" w:before="124"/><w:ind w:left="1100" w:right="0" w:firstLine="0"/><w:jc w:val="left"/></w:pPr><w:r><w:rPr><w:color w:val="4C4D4F"/><w:spacing w:val="-1"/></w:rPr><w:t>25 hours</w:t></w:r><w:r><w:rPr/></w:r></w:p><w:p><w:pPr><w:spacing w:line="240" w:lineRule="auto" w:before="0"/><w:rPr><w:rFonts w:ascii="Arial" w:hAnsi="Arial" w:cs="Arial" w:eastAsia="Arial"/><w:sz w:val="22"/><w:szCs w:val="22"/></w:rPr></w:pPr></w:p><w:p><w:pPr><w:pStyle w:val="Heading1"/><w:spacing w:line="240" w:lineRule="auto" w:before="133"/><w:ind w:right="0"/><w:jc w:val="left"/><w:rPr><w:b w:val="0"/><w:bCs w:val="0"/></w:rPr></w:pPr><w:r><w:rPr><w:color w:val="4F61AB"/><w:spacing w:val="-1"/></w:rPr><w:t>Recommended</w:t></w:r><w:r><w:rPr><w:color w:val="4F61AB"/><w:spacing w:val="-8"/></w:rPr><w:t> </w:t></w:r><w:r><w:rPr><w:color w:val="4F61AB"/><w:spacing w:val="-1"/></w:rPr><w:t>Number</w:t></w:r><w:r><w:rPr><w:color w:val="4F61AB"/><w:spacing w:val="-8"/></w:rPr><w:t> </w:t></w:r><w:r><w:rPr><w:color w:val="4F61AB"/><w:spacing w:val="-1"/></w:rPr><w:t>of</w:t></w:r><w:r><w:rPr><w:color w:val="4F61AB"/><w:spacing w:val="-8"/></w:rPr><w:t> </w:t></w:r><w:r><w:rPr><w:color w:val="4F61AB"/></w:rPr><w:t>Students</w:t></w:r><w:r><w:rPr><w:b w:val="0"/></w:rPr></w:r></w:p><w:p><w:pPr><w:spacing w:before="124"/><w:ind w:left="1100" w:right="0" w:firstLine="0"/><w:jc w:val="left"/><w:rPr><w:rFonts w:ascii="Arial" w:hAnsi="Arial" w:cs="Arial" w:eastAsia="Arial"/><w:sz w:val="22"/><w:szCs w:val="22"/></w:rPr></w:pPr><w:r><w:rPr><w:rFonts w:ascii="Arial" w:hAnsi="Arial" w:cs="Arial" w:eastAsia="Arial"/><w:color w:val="4C4D4F"/><w:spacing w:val="-2"/><w:sz w:val="22"/><w:szCs w:val="22"/></w:rPr><w:t>20, </w:t></w:r><w:r><w:rPr><w:rFonts w:ascii="Arial" w:hAnsi="Arial" w:cs="Arial" w:eastAsia="Arial"/><w:color w:val="4C4D4F"/><w:spacing w:val="-1"/><w:sz w:val="22"/><w:szCs w:val="22"/></w:rPr><w:t>based</w:t></w:r><w:r><w:rPr><w:rFonts w:ascii="Arial" w:hAnsi="Arial" w:cs="Arial" w:eastAsia="Arial"/><w:color w:val="4C4D4F"/><w:spacing w:val="-2"/><w:sz w:val="22"/><w:szCs w:val="22"/></w:rPr><w:t> </w:t></w:r><w:r><w:rPr><w:rFonts w:ascii="Arial" w:hAnsi="Arial" w:cs="Arial" w:eastAsia="Arial"/><w:color w:val="4C4D4F"/><w:sz w:val="22"/><w:szCs w:val="22"/></w:rPr><w:t>on</w:t></w:r><w:r><w:rPr><w:rFonts w:ascii="Arial" w:hAnsi="Arial" w:cs="Arial" w:eastAsia="Arial"/><w:color w:val="4C4D4F"/><w:spacing w:val="-2"/><w:sz w:val="22"/><w:szCs w:val="22"/></w:rPr><w:t> </w:t></w:r><w:r><w:rPr><w:rFonts w:ascii="Arial" w:hAnsi="Arial" w:cs="Arial" w:eastAsia="Arial"/><w:color w:val="4C4D4F"/><w:spacing w:val="-1"/><w:sz w:val="22"/><w:szCs w:val="22"/></w:rPr><w:t>the</w:t></w:r><w:r><w:rPr><w:rFonts w:ascii="Arial" w:hAnsi="Arial" w:cs="Arial" w:eastAsia="Arial"/><w:color w:val="4C4D4F"/><w:spacing w:val="-3"/><w:sz w:val="22"/><w:szCs w:val="22"/></w:rPr><w:t> </w:t></w:r><w:r><w:rPr><w:rFonts w:ascii="Arial" w:hAnsi="Arial" w:cs="Arial" w:eastAsia="Arial"/><w:i/><w:color w:val="4C4D4F"/><w:sz w:val="22"/><w:szCs w:val="22"/></w:rPr><w:t>BC</w:t></w:r><w:r><w:rPr><w:rFonts w:ascii="Arial" w:hAnsi="Arial" w:cs="Arial" w:eastAsia="Arial"/><w:i/><w:color w:val="4C4D4F"/><w:spacing w:val="-2"/><w:sz w:val="22"/><w:szCs w:val="22"/></w:rPr><w:t> </w:t></w:r><w:r><w:rPr><w:rFonts w:ascii="Arial" w:hAnsi="Arial" w:cs="Arial" w:eastAsia="Arial"/><w:i/><w:color w:val="4C4D4F"/><w:spacing w:val="-3"/><w:sz w:val="22"/><w:szCs w:val="22"/></w:rPr><w:t>Technology</w:t></w:r><w:r><w:rPr><w:rFonts w:ascii="Arial" w:hAnsi="Arial" w:cs="Arial" w:eastAsia="Arial"/><w:i/><w:color w:val="4C4D4F"/><w:spacing w:val="-1"/><w:sz w:val="22"/><w:szCs w:val="22"/></w:rPr><w:t> Educators’</w:t></w:r><w:r><w:rPr><w:rFonts w:ascii="Arial" w:hAnsi="Arial" w:cs="Arial" w:eastAsia="Arial"/><w:i/><w:color w:val="4C4D4F"/><w:spacing w:val="-3"/><w:sz w:val="22"/><w:szCs w:val="22"/></w:rPr><w:t> </w:t></w:r><w:r><w:rPr><w:rFonts w:ascii="Arial" w:hAnsi="Arial" w:cs="Arial" w:eastAsia="Arial"/><w:i/><w:color w:val="4C4D4F"/><w:sz w:val="22"/><w:szCs w:val="22"/></w:rPr><w:t>Best</w:t></w:r><w:r><w:rPr><w:rFonts w:ascii="Arial" w:hAnsi="Arial" w:cs="Arial" w:eastAsia="Arial"/><w:i/><w:color w:val="4C4D4F"/><w:spacing w:val="-1"/><w:sz w:val="22"/><w:szCs w:val="22"/></w:rPr><w:t> Practices Guide</w:t></w:r><w:r><w:rPr><w:rFonts w:ascii="Arial" w:hAnsi="Arial" w:cs="Arial" w:eastAsia="Arial"/><w:sz w:val="22"/><w:szCs w:val="22"/></w:rPr></w:r></w:p><w:p><w:pPr><w:spacing w:line="240" w:lineRule="auto" w:before="0"/><w:rPr><w:rFonts w:ascii="Arial" w:hAnsi="Arial" w:cs="Arial" w:eastAsia="Arial"/><w:i/><w:sz w:val="22"/><w:szCs w:val="22"/></w:rPr></w:pPr></w:p><w:p><w:pPr><w:pStyle w:val="Heading1"/><w:spacing w:line="240" w:lineRule="auto" w:before="133"/><w:ind w:right="0"/><w:jc w:val="left"/><w:rPr><w:b w:val="0"/><w:bCs w:val="0"/></w:rPr></w:pPr><w:r><w:rPr><w:color w:val="4F61AB"/><w:spacing w:val="-2"/></w:rPr><w:t>Facilities</w:t></w:r><w:r><w:rPr><w:b w:val="0"/></w:rPr></w:r></w:p><w:p><w:pPr><w:spacing w:before="124"/><w:ind w:left="1100" w:right="0" w:firstLine="0"/><w:jc w:val="left"/><w:rPr><w:rFonts w:ascii="Arial" w:hAnsi="Arial" w:cs="Arial" w:eastAsia="Arial"/><w:sz w:val="22"/><w:szCs w:val="22"/></w:rPr></w:pPr><w:r><w:rPr><w:rFonts w:ascii="Arial" w:hAnsi="Arial" w:cs="Arial" w:eastAsia="Arial"/><w:color w:val="4C4D4F"/><w:spacing w:val="-1"/><w:sz w:val="22"/><w:szCs w:val="22"/></w:rPr><w:t>Metal</w:t></w:r><w:r><w:rPr><w:rFonts w:ascii="Arial" w:hAnsi="Arial" w:cs="Arial" w:eastAsia="Arial"/><w:color w:val="4C4D4F"/><w:spacing w:val="-2"/><w:sz w:val="22"/><w:szCs w:val="22"/></w:rPr><w:t> </w:t></w:r><w:r><w:rPr><w:rFonts w:ascii="Arial" w:hAnsi="Arial" w:cs="Arial" w:eastAsia="Arial"/><w:color w:val="4C4D4F"/><w:spacing w:val="-1"/><w:sz w:val="22"/><w:szCs w:val="22"/></w:rPr><w:t>shop as per the </w:t></w:r><w:r><w:rPr><w:rFonts w:ascii="Arial" w:hAnsi="Arial" w:cs="Arial" w:eastAsia="Arial"/><w:i/><w:color w:val="4C4D4F"/><w:sz w:val="22"/><w:szCs w:val="22"/></w:rPr><w:t>BC</w:t></w:r><w:r><w:rPr><w:rFonts w:ascii="Arial" w:hAnsi="Arial" w:cs="Arial" w:eastAsia="Arial"/><w:i/><w:color w:val="4C4D4F"/><w:spacing w:val="-2"/><w:sz w:val="22"/><w:szCs w:val="22"/></w:rPr><w:t> </w:t></w:r><w:r><w:rPr><w:rFonts w:ascii="Arial" w:hAnsi="Arial" w:cs="Arial" w:eastAsia="Arial"/><w:i/><w:color w:val="4C4D4F"/><w:spacing w:val="-3"/><w:sz w:val="22"/><w:szCs w:val="22"/></w:rPr><w:t>Technology</w:t></w:r><w:r><w:rPr><w:rFonts w:ascii="Arial" w:hAnsi="Arial" w:cs="Arial" w:eastAsia="Arial"/><w:i/><w:color w:val="4C4D4F"/><w:spacing w:val="-1"/><w:sz w:val="22"/><w:szCs w:val="22"/></w:rPr><w:t> Educators’</w:t></w:r><w:r><w:rPr><w:rFonts w:ascii="Arial" w:hAnsi="Arial" w:cs="Arial" w:eastAsia="Arial"/><w:i/><w:color w:val="4C4D4F"/><w:spacing w:val="-2"/><w:sz w:val="22"/><w:szCs w:val="22"/></w:rPr><w:t> </w:t></w:r><w:r><w:rPr><w:rFonts w:ascii="Arial" w:hAnsi="Arial" w:cs="Arial" w:eastAsia="Arial"/><w:i/><w:color w:val="4C4D4F"/><w:sz w:val="22"/><w:szCs w:val="22"/></w:rPr><w:t>Best</w:t></w:r><w:r><w:rPr><w:rFonts w:ascii="Arial" w:hAnsi="Arial" w:cs="Arial" w:eastAsia="Arial"/><w:i/><w:color w:val="4C4D4F"/><w:spacing w:val="-1"/><w:sz w:val="22"/><w:szCs w:val="22"/></w:rPr><w:t> Practices Guide</w:t></w:r><w:r><w:rPr><w:rFonts w:ascii="Arial" w:hAnsi="Arial" w:cs="Arial" w:eastAsia="Arial"/><w:sz w:val="22"/><w:szCs w:val="22"/></w:rPr></w:r></w:p><w:p><w:pPr><w:spacing w:line="240" w:lineRule="auto" w:before="0"/><w:rPr><w:rFonts w:ascii="Arial" w:hAnsi="Arial" w:cs="Arial" w:eastAsia="Arial"/><w:i/><w:sz w:val="22"/><w:szCs w:val="22"/></w:rPr></w:pPr></w:p><w:p><w:pPr><w:pStyle w:val="Heading1"/><w:spacing w:line="240" w:lineRule="auto" w:before="133"/><w:ind w:right="0"/><w:jc w:val="left"/><w:rPr><w:b w:val="0"/><w:bCs w:val="0"/></w:rPr></w:pPr><w:r><w:rPr><w:color w:val="4F61AB"/><w:spacing w:val="-7"/></w:rPr><w:t>Tool</w:t></w:r><w:r><w:rPr><w:color w:val="4F61AB"/><w:spacing w:val="-6"/></w:rPr><w:t>s</w:t></w:r><w:r><w:rPr><w:color w:val="4F61AB"/><w:spacing w:val="-8"/></w:rPr><w:t> </w:t></w:r><w:r><w:rPr><w:color w:val="4F61AB"/><w:spacing w:val="-1"/></w:rPr><w:t>and</w:t></w:r><w:r><w:rPr><w:color w:val="4F61AB"/><w:spacing w:val="-7"/></w:rPr><w:t> </w:t></w:r><w:r><w:rPr><w:color w:val="4F61AB"/><w:spacing w:val="-1"/></w:rPr><w:t>Equipment</w:t></w:r><w:r><w:rPr><w:b w:val="0"/></w:rPr></w:r></w:p><w:p><w:pPr><w:pStyle w:val="BodyText"/><w:numPr><w:ilvl w:val="0"/><w:numId w:val="2"/></w:numPr><w:tabs><w:tab w:pos="1740" w:val="left" w:leader="none"/></w:tabs><w:spacing w:line="240" w:lineRule="auto" w:before="124" w:after="0"/><w:ind w:left="1740" w:right="0" w:hanging="270"/><w:jc w:val="left"/><w:rPr><w:rFonts w:ascii="Arial" w:hAnsi="Arial" w:cs="Arial" w:eastAsia="Arial"/></w:rPr></w:pPr><w:r><w:rPr><w:color w:val="4C4D4F"/></w:rPr><w:t>Drill</w:t></w:r><w:r><w:rPr><w:color w:val="4C4D4F"/><w:spacing w:val="-2"/></w:rPr><w:t> bits:</w:t></w:r><w:r><w:rPr><w:color w:val="4C4D4F"/></w:rPr><w:t> </w:t></w:r><w:r><w:rPr><w:color w:val="4C4D4F"/><w:spacing w:val="-1"/></w:rPr><w:t>bell end centre</w:t></w:r><w:r><w:rPr><w:color w:val="4C4D4F"/><w:spacing w:val="-2"/></w:rPr><w:t> </w:t></w:r><w:r><w:rPr><w:color w:val="4C4D4F"/><w:spacing w:val="-1"/></w:rPr><w:t>drills</w:t></w:r><w:r><w:rPr><w:color w:val="4C4D4F"/></w:rPr><w:t> </w:t></w:r><w:r><w:rPr><w:color w:val="4C4D4F"/><w:spacing w:val="-1"/></w:rPr><w:t>with</w:t></w:r><w:r><w:rPr><w:color w:val="4C4D4F"/></w:rPr><w:t> </w:t></w:r><w:r><w:rPr><w:color w:val="4C4D4F"/><w:position w:val="6"/><w:sz w:val="13"/><w:szCs w:val="13"/></w:rPr><w:t>5</w:t></w:r><w:r><w:rPr><w:rFonts w:ascii="Arial" w:hAnsi="Arial" w:cs="Arial" w:eastAsia="Arial"/><w:color w:val="4C4D4F"/></w:rPr><w:t>⁄</w:t></w:r><w:r><w:rPr><w:color w:val="4C4D4F"/><w:sz w:val="13"/><w:szCs w:val="13"/></w:rPr><w:t>16</w:t></w:r><w:r><w:rPr><w:rFonts w:ascii="Arial" w:hAnsi="Arial" w:cs="Arial" w:eastAsia="Arial"/><w:color w:val="4C4D4F"/></w:rPr><w:t>&quot; </w:t></w:r><w:r><w:rPr><w:rFonts w:ascii="Arial" w:hAnsi="Arial" w:cs="Arial" w:eastAsia="Arial"/><w:color w:val="4C4D4F"/><w:spacing w:val="-4"/></w:rPr><w:t>body,</w:t></w:r><w:r><w:rPr><w:rFonts w:ascii="Arial" w:hAnsi="Arial" w:cs="Arial" w:eastAsia="Arial"/><w:color w:val="4C4D4F"/><w:spacing w:val="-1"/></w:rPr><w:t> </w:t></w:r><w:r><w:rPr><w:rFonts w:ascii="Arial" w:hAnsi="Arial" w:cs="Arial" w:eastAsia="Arial"/><w:color w:val="4C4D4F"/><w:spacing w:val="-4"/></w:rPr><w:t>⅛&quot;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tip</w:t></w:r><w:r><w:rPr><w:rFonts w:ascii="Arial" w:hAnsi="Arial" w:cs="Arial" w:eastAsia="Arial"/></w:rPr></w:r></w:p><w:p><w:pPr><w:spacing w:before="137"/><w:ind w:left="1470" w:right="0" w:firstLine="0"/><w:jc w:val="left"/><w:rPr><w:rFonts w:ascii="Arial" w:hAnsi="Arial" w:cs="Arial" w:eastAsia="Arial"/><w:sz w:val="22"/><w:szCs w:val="22"/></w:rPr></w:pPr><w:r><w:rPr><w:rFonts w:ascii="Arial" w:hAnsi="Arial" w:cs="Arial" w:eastAsia="Arial"/><w:color w:val="4C4D4F"/><w:sz w:val="22"/><w:szCs w:val="22"/></w:rPr><w:t>•  </w:t></w:r><w:r><w:rPr><w:rFonts w:ascii="Arial" w:hAnsi="Arial" w:cs="Arial" w:eastAsia="Arial"/><w:color w:val="4C4D4F"/><w:spacing w:val="7"/><w:sz w:val="22"/><w:szCs w:val="22"/></w:rPr><w:t> </w:t></w:r><w:r><w:rPr><w:rFonts w:ascii="Arial" w:hAnsi="Arial" w:cs="Arial" w:eastAsia="Arial"/><w:color w:val="4C4D4F"/><w:sz w:val="22"/><w:szCs w:val="22"/></w:rPr><w:t>HSS</w:t></w:r><w:r><w:rPr><w:rFonts w:ascii="Arial" w:hAnsi="Arial" w:cs="Arial" w:eastAsia="Arial"/><w:color w:val="4C4D4F"/><w:spacing w:val="-1"/><w:sz w:val="22"/><w:szCs w:val="22"/></w:rPr><w:t> </w:t></w:r><w:r><w:rPr><w:rFonts w:ascii="Arial" w:hAnsi="Arial" w:cs="Arial" w:eastAsia="Arial"/><w:color w:val="4C4D4F"/><w:sz w:val="22"/><w:szCs w:val="22"/></w:rPr><w:t>twist</w:t></w:r><w:r><w:rPr><w:rFonts w:ascii="Arial" w:hAnsi="Arial" w:cs="Arial" w:eastAsia="Arial"/><w:color w:val="4C4D4F"/><w:spacing w:val="-1"/><w:sz w:val="22"/><w:szCs w:val="22"/></w:rPr><w:t> </w:t></w:r><w:r><w:rPr><w:rFonts w:ascii="Arial" w:hAnsi="Arial" w:cs="Arial" w:eastAsia="Arial"/><w:color w:val="4C4D4F"/><w:spacing w:val="-2"/><w:sz w:val="22"/><w:szCs w:val="22"/></w:rPr><w:t>drills:</w:t></w:r><w:r><w:rPr><w:rFonts w:ascii="Arial" w:hAnsi="Arial" w:cs="Arial" w:eastAsia="Arial"/><w:color w:val="4C4D4F"/><w:spacing w:val="-1"/><w:sz w:val="22"/><w:szCs w:val="22"/></w:rPr><w:t> </w:t></w:r><w:r><w:rPr><w:rFonts w:ascii="Arial" w:hAnsi="Arial" w:cs="Arial" w:eastAsia="Arial"/><w:color w:val="4C4D4F"/><w:spacing w:val="-2"/><w:position w:val="6"/><w:sz w:val="13"/><w:szCs w:val="13"/></w:rPr><w:t>3</w:t></w:r><w:r><w:rPr><w:rFonts w:ascii="Arial" w:hAnsi="Arial" w:cs="Arial" w:eastAsia="Arial"/><w:color w:val="4C4D4F"/><w:spacing w:val="-2"/><w:sz w:val="22"/><w:szCs w:val="22"/></w:rPr><w:t>⁄</w:t></w:r><w:r><w:rPr><w:rFonts w:ascii="Arial" w:hAnsi="Arial" w:cs="Arial" w:eastAsia="Arial"/><w:color w:val="4C4D4F"/><w:spacing w:val="-2"/><w:sz w:val="13"/><w:szCs w:val="13"/></w:rPr><w:t>16</w:t></w:r><w:r><w:rPr><w:rFonts w:ascii="Arial" w:hAnsi="Arial" w:cs="Arial" w:eastAsia="Arial"/><w:color w:val="4C4D4F"/><w:spacing w:val="-2"/><w:sz w:val="22"/><w:szCs w:val="22"/></w:rPr><w:t>&quot;, </w:t></w:r><w:r><w:rPr><w:rFonts w:ascii="Arial" w:hAnsi="Arial" w:cs="Arial" w:eastAsia="Arial"/><w:color w:val="4C4D4F"/><w:spacing w:val="-2"/><w:position w:val="6"/><w:sz w:val="13"/><w:szCs w:val="13"/></w:rPr><w:t>15</w:t></w:r><w:r><w:rPr><w:rFonts w:ascii="Arial" w:hAnsi="Arial" w:cs="Arial" w:eastAsia="Arial"/><w:color w:val="4C4D4F"/><w:spacing w:val="-2"/><w:sz w:val="22"/><w:szCs w:val="22"/></w:rPr><w:t>⁄</w:t></w:r><w:r><w:rPr><w:rFonts w:ascii="Arial" w:hAnsi="Arial" w:cs="Arial" w:eastAsia="Arial"/><w:color w:val="4C4D4F"/><w:spacing w:val="-2"/><w:sz w:val="13"/><w:szCs w:val="13"/></w:rPr><w:t>32</w:t></w:r><w:r><w:rPr><w:rFonts w:ascii="Arial" w:hAnsi="Arial" w:cs="Arial" w:eastAsia="Arial"/><w:color w:val="4C4D4F"/><w:spacing w:val="-2"/><w:sz w:val="22"/><w:szCs w:val="22"/></w:rPr><w:t>&quot;,</w:t></w:r><w:r><w:rPr><w:rFonts w:ascii="Arial" w:hAnsi="Arial" w:cs="Arial" w:eastAsia="Arial"/><w:color w:val="4C4D4F"/><w:spacing w:val="-1"/><w:sz w:val="22"/><w:szCs w:val="22"/></w:rPr><w:t> </w:t></w:r><w:r><w:rPr><w:rFonts w:ascii="Arial" w:hAnsi="Arial" w:cs="Arial" w:eastAsia="Arial"/><w:color w:val="4C4D4F"/><w:spacing w:val="-1"/><w:position w:val="6"/><w:sz w:val="13"/><w:szCs w:val="13"/></w:rPr><w:t>7</w:t></w:r><w:r><w:rPr><w:rFonts w:ascii="Arial" w:hAnsi="Arial" w:cs="Arial" w:eastAsia="Arial"/><w:color w:val="4C4D4F"/><w:spacing w:val="-1"/><w:sz w:val="22"/><w:szCs w:val="22"/></w:rPr><w:t>⁄</w:t></w:r><w:r><w:rPr><w:rFonts w:ascii="Arial" w:hAnsi="Arial" w:cs="Arial" w:eastAsia="Arial"/><w:color w:val="4C4D4F"/><w:spacing w:val="-1"/><w:sz w:val="13"/><w:szCs w:val="13"/></w:rPr><w:t>32 </w:t></w:r><w:r><w:rPr><w:rFonts w:ascii="Arial" w:hAnsi="Arial" w:cs="Arial" w:eastAsia="Arial"/><w:color w:val="4C4D4F"/><w:spacing w:val="-7"/><w:sz w:val="22"/><w:szCs w:val="22"/></w:rPr><w:t>&quot;,</w:t></w:r><w:r><w:rPr><w:rFonts w:ascii="Arial" w:hAnsi="Arial" w:cs="Arial" w:eastAsia="Arial"/><w:color w:val="4C4D4F"/><w:spacing w:val="-1"/><w:sz w:val="22"/><w:szCs w:val="22"/></w:rPr><w:t> </w:t></w:r><w:r><w:rPr><w:rFonts w:ascii="Arial" w:hAnsi="Arial" w:cs="Arial" w:eastAsia="Arial"/><w:color w:val="4C4D4F"/><w:spacing w:val="-1"/><w:position w:val="6"/><w:sz w:val="13"/><w:szCs w:val="13"/></w:rPr><w:t>21</w:t></w:r><w:r><w:rPr><w:rFonts w:ascii="Arial" w:hAnsi="Arial" w:cs="Arial" w:eastAsia="Arial"/><w:color w:val="4C4D4F"/><w:spacing w:val="-1"/><w:sz w:val="22"/><w:szCs w:val="22"/></w:rPr><w:t>⁄</w:t></w:r><w:r><w:rPr><w:rFonts w:ascii="Arial" w:hAnsi="Arial" w:cs="Arial" w:eastAsia="Arial"/><w:color w:val="4C4D4F"/><w:spacing w:val="-1"/><w:sz w:val="13"/><w:szCs w:val="13"/></w:rPr><w:t>32 </w:t></w:r><w:r><w:rPr><w:rFonts w:ascii="Arial" w:hAnsi="Arial" w:cs="Arial" w:eastAsia="Arial"/><w:color w:val="4C4D4F"/><w:spacing w:val="-7"/><w:sz w:val="22"/><w:szCs w:val="22"/></w:rPr><w:t>&quot;,</w:t></w:r><w:r><w:rPr><w:rFonts w:ascii="Arial" w:hAnsi="Arial" w:cs="Arial" w:eastAsia="Arial"/><w:color w:val="4C4D4F"/><w:spacing w:val="-1"/><w:sz w:val="22"/><w:szCs w:val="22"/></w:rPr><w:t> </w:t></w:r><w:r><w:rPr><w:rFonts w:ascii="Arial" w:hAnsi="Arial" w:cs="Arial" w:eastAsia="Arial"/><w:color w:val="4C4D4F"/><w:spacing w:val="-1"/><w:position w:val="6"/><w:sz w:val="13"/><w:szCs w:val="13"/></w:rPr><w:t>39</w:t></w:r><w:r><w:rPr><w:rFonts w:ascii="Arial" w:hAnsi="Arial" w:cs="Arial" w:eastAsia="Arial"/><w:color w:val="4C4D4F"/><w:spacing w:val="-1"/><w:sz w:val="22"/><w:szCs w:val="22"/></w:rPr><w:t>⁄</w:t></w:r><w:r><w:rPr><w:rFonts w:ascii="Arial" w:hAnsi="Arial" w:cs="Arial" w:eastAsia="Arial"/><w:color w:val="4C4D4F"/><w:spacing w:val="-1"/><w:sz w:val="13"/><w:szCs w:val="13"/></w:rPr><w:t>64 </w:t></w:r><w:r><w:rPr><w:rFonts w:ascii="Arial" w:hAnsi="Arial" w:cs="Arial" w:eastAsia="Arial"/><w:color w:val="4C4D4F"/><w:sz w:val="22"/><w:szCs w:val="22"/></w:rPr><w:t>&quot;</w:t></w:r><w:r><w:rPr><w:rFonts w:ascii="Arial" w:hAnsi="Arial" w:cs="Arial" w:eastAsia="Arial"/><w:sz w:val="22"/><w:szCs w:val="22"/></w:rPr></w:r></w:p><w:p><w:pPr><w:pStyle w:val="BodyText"/><w:numPr><w:ilvl w:val="0"/><w:numId w:val="2"/></w:numPr><w:tabs><w:tab w:pos="1740" w:val="left" w:leader="none"/></w:tabs><w:spacing w:line="240" w:lineRule="auto" w:before="137" w:after="0"/><w:ind w:left="1740" w:right="0" w:hanging="270"/><w:jc w:val="left"/></w:pPr><w:r><w:rPr><w:color w:val="4C4D4F"/><w:spacing w:val="-3"/></w:rPr><w:t>¼&quot;</w:t></w:r><w:r><w:rPr><w:color w:val="4C4D4F"/><w:spacing w:val="-2"/></w:rPr><w:t> </w:t></w:r><w:r><w:rPr><w:color w:val="4C4D4F"/><w:spacing w:val="-1"/></w:rPr><w:t>transfer</w:t></w:r><w:r><w:rPr><w:color w:val="4C4D4F"/><w:spacing w:val="-2"/></w:rPr><w:t> </w:t></w:r><w:r><w:rPr><w:color w:val="4C4D4F"/><w:spacing w:val="-1"/></w:rPr><w:t>punch</w:t></w:r><w:r><w:rPr/></w:r></w:p><w:p><w:pPr><w:pStyle w:val="BodyText"/><w:numPr><w:ilvl w:val="0"/><w:numId w:val="2"/></w:numPr><w:tabs><w:tab w:pos="1740" w:val="left" w:leader="none"/></w:tabs><w:spacing w:line="240" w:lineRule="auto" w:before="137" w:after="0"/><w:ind w:left="1740" w:right="0" w:hanging="270"/><w:jc w:val="left"/></w:pPr><w:r><w:rPr><w:color w:val="4C4D4F"/><w:spacing w:val="-7"/></w:rPr><w:t>T</w:t></w:r><w:r><w:rPr><w:color w:val="4C4D4F"/><w:spacing w:val="-6"/></w:rPr><w:t>aps</w:t></w:r><w:r><w:rPr><w:color w:val="4C4D4F"/><w:spacing w:val="-7"/></w:rPr><w:t>:</w:t></w:r><w:r><w:rPr><w:color w:val="4C4D4F"/><w:spacing w:val="-1"/></w:rPr><w:t> </w:t></w:r><w:r><w:rPr><w:color w:val="4C4D4F"/></w:rPr><w:t>¼-28NF</w:t></w:r><w:r><w:rPr><w:color w:val="4C4D4F"/><w:spacing w:val="-1"/></w:rPr><w:t> plug</w:t></w:r><w:r><w:rPr><w:color w:val="4C4D4F"/><w:spacing w:val="-2"/></w:rPr><w:t> tap,</w:t></w:r><w:r><w:rPr><w:color w:val="4C4D4F"/><w:spacing w:val="-1"/></w:rPr><w:t> </w:t></w:r><w:r><w:rPr><w:color w:val="4C4D4F"/><w:spacing w:val="1"/></w:rPr><w:t>¾&quot;-6</w:t></w:r><w:r><w:rPr><w:color w:val="4C4D4F"/><w:spacing w:val="-2"/></w:rPr><w:t> </w:t></w:r><w:r><w:rPr><w:color w:val="4C4D4F"/><w:spacing w:val="-1"/></w:rPr><w:t>Acme</w:t></w:r><w:r><w:rPr><w:color w:val="4C4D4F"/><w:spacing w:val="-2"/></w:rPr><w:t> </w:t></w:r><w:r><w:rPr><w:color w:val="4C4D4F"/><w:spacing w:val="-1"/></w:rPr><w:t>tandem </w:t></w:r><w:r><w:rPr><w:color w:val="4C4D4F"/></w:rPr><w:t>tap</w:t></w:r><w:r><w:rPr><w:color w:val="4C4D4F"/><w:spacing w:val="-2"/></w:rPr><w:t> </w:t></w:r><w:r><w:rPr><w:color w:val="4C4D4F"/></w:rPr><w:t>or</w:t></w:r><w:r><w:rPr><w:color w:val="4C4D4F"/><w:spacing w:val="-1"/></w:rPr><w:t> </w:t></w:r><w:r><w:rPr><w:color w:val="4C4D4F"/><w:spacing w:val="-5"/></w:rPr><w:t>¾&quot;</w:t></w:r><w:r><w:rPr><w:color w:val="4C4D4F"/><w:spacing w:val="-4"/></w:rPr><w:t>-10NC</w:t></w:r><w:r><w:rPr><w:color w:val="4C4D4F"/><w:spacing w:val="-2"/></w:rPr><w:t> </w:t></w:r><w:r><w:rPr><w:color w:val="4C4D4F"/><w:spacing w:val="-1"/></w:rPr><w:t>plug</w:t></w:r><w:r><w:rPr><w:color w:val="4C4D4F"/><w:spacing w:val="-2"/></w:rPr><w:t> </w:t></w:r><w:r><w:rPr><w:color w:val="4C4D4F"/></w:rPr><w:t>tap</w:t></w:r><w:r><w:rPr/></w:r></w:p><w:p><w:pPr><w:pStyle w:val="BodyText"/><w:numPr><w:ilvl w:val="0"/><w:numId w:val="2"/></w:numPr><w:tabs><w:tab w:pos="1740" w:val="left" w:leader="none"/></w:tabs><w:spacing w:line="284" w:lineRule="auto" w:before="137" w:after="0"/><w:ind w:left="1740" w:right="1015" w:hanging="270"/><w:jc w:val="left"/></w:pPr><w:r><w:rPr><w:color w:val="4C4D4F"/><w:spacing w:val="-2"/></w:rPr><w:t>Layout</w:t></w:r><w:r><w:rPr><w:color w:val="4C4D4F"/><w:spacing w:val="-1"/></w:rPr><w:t> tools, including height </w:t></w:r><w:r><w:rPr><w:color w:val="4C4D4F"/><w:spacing w:val="-2"/></w:rPr><w:t>gauge,</w:t></w:r><w:r><w:rPr><w:color w:val="4C4D4F"/><w:spacing w:val="-1"/></w:rPr><w:t> centre punch, scribe, dividers,</w:t></w:r><w:r><w:rPr><w:color w:val="4C4D4F"/></w:rPr><w:t> </w:t></w:r><w:r><w:rPr><w:color w:val="4C4D4F"/><w:spacing w:val="-2"/></w:rPr><w:t>layout</w:t></w:r><w:r><w:rPr><w:color w:val="4C4D4F"/><w:spacing w:val="-1"/></w:rPr><w:t> </w:t></w:r><w:r><w:rPr><w:color w:val="4C4D4F"/><w:spacing w:val="-3"/></w:rPr><w:t>dye,</w:t></w:r><w:r><w:rPr><w:color w:val="4C4D4F"/><w:spacing w:val="-1"/></w:rPr><w:t> </w:t></w:r><w:r><w:rPr><w:color w:val="4C4D4F"/><w:spacing w:val="-2"/></w:rPr><w:t>layout</w:t></w:r><w:r><w:rPr><w:color w:val="4C4D4F"/><w:spacing w:val="45"/><w:w w:val="99"/></w:rPr><w:t> </w:t></w:r><w:r><w:rPr><w:color w:val="4C4D4F"/><w:spacing w:val="-1"/></w:rPr><w:t>hammer</w:t></w:r><w:r><w:rPr/></w:r></w:p><w:p><w:pPr><w:pStyle w:val="BodyText"/><w:numPr><w:ilvl w:val="0"/><w:numId w:val="2"/></w:numPr><w:tabs><w:tab w:pos="1740" w:val="left" w:leader="none"/></w:tabs><w:spacing w:line="240" w:lineRule="auto" w:before="91" w:after="0"/><w:ind w:left="1740" w:right="0" w:hanging="270"/><w:jc w:val="left"/><w:rPr><w:rFonts w:ascii="Arial" w:hAnsi="Arial" w:cs="Arial" w:eastAsia="Arial"/></w:rPr></w:pPr><w:r><w:rPr><w:rFonts w:ascii="Arial"/><w:color w:val="4C4D4F"/><w:spacing w:val="-3"/></w:rPr><w:t>Hacksaw,</w:t></w:r><w:r><w:rPr><w:rFonts w:ascii="Arial"/><w:color w:val="4C4D4F"/></w:rPr><w:t> </w:t></w:r><w:r><w:rPr><w:rFonts w:ascii="Arial"/><w:color w:val="4C4D4F"/><w:spacing w:val="-1"/></w:rPr><w:t>bench</w:t></w:r><w:r><w:rPr><w:rFonts w:ascii="Arial"/><w:color w:val="4C4D4F"/></w:rPr><w:t> </w:t></w:r><w:r><w:rPr><w:rFonts w:ascii="Arial"/><w:color w:val="4C4D4F"/><w:spacing w:val="-2"/></w:rPr><w:t>vise,</w:t></w:r><w:r><w:rPr><w:rFonts w:ascii="Arial"/><w:color w:val="4C4D4F"/></w:rPr><w:t> </w:t></w:r><w:r><w:rPr><w:rFonts w:ascii="Arial"/><w:color w:val="4C4D4F"/><w:spacing w:val="-1"/></w:rPr><w:t>flat</w:t></w:r><w:r><w:rPr><w:rFonts w:ascii="Arial"/><w:color w:val="4C4D4F"/></w:rPr><w:t> </w:t></w:r><w:r><w:rPr><w:rFonts w:ascii="Arial"/><w:color w:val="4C4D4F"/><w:spacing w:val="-1"/></w:rPr><w:t>file,</w:t></w:r><w:r><w:rPr><w:rFonts w:ascii="Arial"/><w:color w:val="4C4D4F"/></w:rPr><w:t> </w:t></w:r><w:r><w:rPr><w:rFonts w:ascii="Arial"/><w:color w:val="4C4D4F"/><w:spacing w:val="-1"/></w:rPr><w:t>mill</w:t></w:r><w:r><w:rPr><w:rFonts w:ascii="Arial"/><w:color w:val="4C4D4F"/></w:rPr><w:t> </w:t></w:r><w:r><w:rPr><w:rFonts w:ascii="Arial"/><w:color w:val="4C4D4F"/><w:spacing w:val="-1"/></w:rPr><w:t>file,</w:t></w:r><w:r><w:rPr><w:rFonts w:ascii="Arial"/><w:color w:val="4C4D4F"/></w:rPr><w:t> de-burring </w:t></w:r><w:r><w:rPr><w:rFonts w:ascii="Arial"/><w:color w:val="4C4D4F"/><w:spacing w:val="-1"/></w:rPr><w:t>tool,</w:t></w:r><w:r><w:rPr><w:rFonts w:ascii="Arial"/><w:color w:val="4C4D4F"/></w:rPr><w:t> cold </w:t></w:r><w:r><w:rPr><w:rFonts w:ascii="Arial"/><w:color w:val="4C4D4F"/><w:spacing w:val="-1"/></w:rPr><w:t>chisel</w:t></w:r><w:r><w:rPr><w:rFonts w:ascii="Arial"/></w:rPr></w:r></w:p><w:p><w:pPr><w:pStyle w:val="BodyText"/><w:numPr><w:ilvl w:val="0"/><w:numId w:val="2"/></w:numPr><w:tabs><w:tab w:pos="1740" w:val="left" w:leader="none"/></w:tabs><w:spacing w:line="240" w:lineRule="auto" w:before="137" w:after="0"/><w:ind w:left="1740" w:right="0" w:hanging="270"/><w:jc w:val="left"/></w:pPr><w:r><w:rPr><w:color w:val="4C4D4F"/></w:rPr><w:t>Drill press</w:t></w:r><w:r><w:rPr/></w:r></w:p><w:p><w:pPr><w:spacing w:after="0" w:line="240" w:lineRule="auto"/><w:jc w:val="left"/><w:sectPr><w:footerReference w:type="even" r:id="rId9"/><w:footerReference w:type="default" r:id="rId10"/><w:pgSz w:w="12240" w:h="15840"/><w:pgMar w:footer="643" w:header="630" w:top="1080" w:bottom="840" w:left="340" w:right="880"/><w:pgNumType w:start="2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7"/><w:rPr><w:rFonts w:ascii="Arial" w:hAnsi="Arial" w:cs="Arial" w:eastAsia="Arial"/><w:sz w:val="16"/><w:szCs w:val="16"/></w:rPr></w:pPr></w:p><w:p><w:pPr><w:pStyle w:val="BodyText"/><w:numPr><w:ilvl w:val="0"/><w:numId w:val="1"/></w:numPr><w:tabs><w:tab w:pos="1200" w:val="left" w:leader="none"/></w:tabs><w:spacing w:line="240" w:lineRule="auto" w:before="72" w:after="0"/><w:ind w:left="1200" w:right="0" w:hanging="270"/><w:jc w:val="left"/></w:pPr><w:r><w:rPr><w:color w:val="4C4D4F"/><w:spacing w:val="-1"/></w:rPr><w:t>Chucking</w:t></w:r><w:r><w:rPr><w:color w:val="4C4D4F"/><w:spacing w:val="-2"/></w:rPr><w:t> </w:t></w:r><w:r><w:rPr><w:color w:val="4C4D4F"/><w:spacing w:val="-1"/></w:rPr><w:t>reamers:</w:t></w:r><w:r><w:rPr><w:color w:val="4C4D4F"/></w:rPr><w:t> </w:t></w:r><w:r><w:rPr><w:color w:val="4C4D4F"/><w:spacing w:val="-7"/></w:rPr><w:t>½&quot;,</w:t></w:r><w:r><w:rPr><w:color w:val="4C4D4F"/></w:rPr><w:t> </w:t></w:r><w:r><w:rPr><w:color w:val="4C4D4F"/><w:spacing w:val="-4"/></w:rPr><w:t>1</w:t></w:r><w:r><w:rPr><w:color w:val="4C4D4F"/><w:spacing w:val="-5"/></w:rPr><w:t>&quot;</w:t></w:r><w:r><w:rPr/></w:r></w:p><w:p><w:pPr><w:pStyle w:val="BodyText"/><w:numPr><w:ilvl w:val="0"/><w:numId w:val="1"/></w:numPr><w:tabs><w:tab w:pos="1200" w:val="left" w:leader="none"/></w:tabs><w:spacing w:line="240" w:lineRule="auto" w:before="137" w:after="0"/><w:ind w:left="1200" w:right="0" w:hanging="270"/><w:jc w:val="left"/><w:rPr><w:rFonts w:ascii="Arial" w:hAnsi="Arial" w:cs="Arial" w:eastAsia="Arial"/></w:rPr></w:pPr><w:r><w:rPr><w:rFonts w:ascii="Arial" w:hAnsi="Arial" w:cs="Arial" w:eastAsia="Arial"/><w:color w:val="4C4D4F"/><w:spacing w:val="-1"/></w:rPr><w:t>Machine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lathe,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knurling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head,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LH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tool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holder/bit,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4"/></w:rPr><w:t>3-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1"/></w:rPr><w:t>4-jaw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chucks,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4"/></w:rPr><w:t>⅜&quot;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square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tool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bit</w:t></w:r><w:r><w:rPr><w:rFonts w:ascii="Arial" w:hAnsi="Arial" w:cs="Arial" w:eastAsia="Arial"/></w:rPr></w:r></w:p><w:p><w:pPr><w:pStyle w:val="BodyText"/><w:numPr><w:ilvl w:val="0"/><w:numId w:val="1"/></w:numPr><w:tabs><w:tab w:pos="1200" w:val="left" w:leader="none"/></w:tabs><w:spacing w:line="240" w:lineRule="auto" w:before="137" w:after="0"/><w:ind w:left="1200" w:right="0" w:hanging="270"/><w:jc w:val="left"/></w:pPr><w:r><w:rPr><w:color w:val="4C4D4F"/><w:spacing w:val="-1"/></w:rPr><w:t>Acme</w:t></w:r><w:r><w:rPr><w:color w:val="4C4D4F"/><w:spacing w:val="-3"/></w:rPr><w:t> </w:t></w:r><w:r><w:rPr><w:color w:val="4C4D4F"/><w:spacing w:val="-1"/></w:rPr><w:t>threading</w:t></w:r><w:r><w:rPr><w:color w:val="4C4D4F"/><w:spacing w:val="-2"/></w:rPr><w:t> gauge</w:t></w:r><w:r><w:rPr/></w:r></w:p><w:p><w:pPr><w:pStyle w:val="BodyText"/><w:numPr><w:ilvl w:val="0"/><w:numId w:val="1"/></w:numPr><w:tabs><w:tab w:pos="1200" w:val="left" w:leader="none"/></w:tabs><w:spacing w:line="240" w:lineRule="auto" w:before="137" w:after="0"/><w:ind w:left="1200" w:right="0" w:hanging="270"/><w:jc w:val="left"/></w:pPr><w:r><w:rPr><w:color w:val="4C4D4F"/><w:spacing w:val="-1"/></w:rPr><w:t>Belt machine with</w:t></w:r><w:r><w:rPr><w:color w:val="4C4D4F"/><w:spacing w:val="-2"/></w:rPr><w:t> </w:t></w:r><w:r><w:rPr><w:color w:val="4C4D4F"/><w:spacing w:val="1"/></w:rPr><w:t>60</w:t></w:r><w:r><w:rPr><w:color w:val="4C4D4F"/><w:spacing w:val="-1"/></w:rPr><w:t> </w:t></w:r><w:r><w:rPr><w:color w:val="4C4D4F"/></w:rPr><w:t>g</w:t></w:r><w:r><w:rPr><w:color w:val="4C4D4F"/><w:spacing w:val="-2"/></w:rPr><w:t> </w:t></w:r><w:r><w:rPr><w:color w:val="4C4D4F"/><w:spacing w:val="-1"/></w:rPr><w:t>and </w:t></w:r><w:r><w:rPr><w:color w:val="4C4D4F"/><w:spacing w:val="-4"/></w:rPr><w:t>120</w:t></w:r><w:r><w:rPr><w:color w:val="4C4D4F"/><w:spacing w:val="-1"/></w:rPr><w:t> </w:t></w:r><w:r><w:rPr><w:color w:val="4C4D4F"/></w:rPr><w:t>g</w:t></w:r><w:r><w:rPr><w:color w:val="4C4D4F"/><w:spacing w:val="-2"/></w:rPr><w:t> </w:t></w:r><w:r><w:rPr><w:color w:val="4C4D4F"/><w:spacing w:val="-1"/></w:rPr><w:t>belts</w:t></w:r><w:r><w:rPr/></w:r></w:p><w:p><w:pPr><w:pStyle w:val="BodyText"/><w:numPr><w:ilvl w:val="0"/><w:numId w:val="1"/></w:numPr><w:tabs><w:tab w:pos="1200" w:val="left" w:leader="none"/></w:tabs><w:spacing w:line="240" w:lineRule="auto" w:before="137" w:after="0"/><w:ind w:left="1200" w:right="0" w:hanging="270"/><w:jc w:val="left"/></w:pPr><w:r><w:rPr><w:color w:val="4C4D4F"/><w:spacing w:val="-1"/></w:rPr><w:t>Vertical</w:t></w:r><w:r><w:rPr><w:color w:val="4C4D4F"/><w:spacing w:val="-2"/></w:rPr><w:t> </w:t></w:r><w:r><w:rPr><w:color w:val="4C4D4F"/><w:spacing w:val="-1"/></w:rPr><w:t>milling</w:t></w:r><w:r><w:rPr><w:color w:val="4C4D4F"/><w:spacing w:val="-2"/></w:rPr><w:t> </w:t></w:r><w:r><w:rPr><w:color w:val="4C4D4F"/><w:spacing w:val="-1"/></w:rPr><w:t>machine</w:t></w:r><w:r><w:rPr><w:color w:val="4C4D4F"/><w:spacing w:val="-2"/></w:rPr><w:t> </w:t></w:r><w:r><w:rPr><w:color w:val="4C4D4F"/><w:spacing w:val="-1"/></w:rPr><w:t>with</w:t></w:r><w:r><w:rPr><w:color w:val="4C4D4F"/><w:spacing w:val="-2"/></w:rPr><w:t> tooling:</w:t></w:r><w:r><w:rPr><w:color w:val="4C4D4F"/></w:rPr><w:t> </w:t></w:r><w:r><w:rPr><w:color w:val="4C4D4F"/><w:spacing w:val="-2"/></w:rPr><w:t>2&quot;+facing mill,</w:t></w:r><w:r><w:rPr><w:color w:val="4C4D4F"/><w:spacing w:val="-1"/></w:rPr><w:t> </w:t></w:r><w:r><w:rPr><w:color w:val="4C4D4F"/><w:spacing w:val="-6"/></w:rPr><w:t>¾&quot;+</w:t></w:r><w:r><w:rPr><w:color w:val="4C4D4F"/><w:spacing w:val="-1"/></w:rPr><w:t> end</w:t></w:r><w:r><w:rPr><w:color w:val="4C4D4F"/><w:spacing w:val="-2"/></w:rPr><w:t> mill,</w:t></w:r><w:r><w:rPr><w:color w:val="4C4D4F"/></w:rPr><w:t> </w:t></w:r><w:r><w:rPr><w:color w:val="4C4D4F"/><w:spacing w:val="-2"/></w:rPr><w:t>indexing </w:t></w:r><w:r><w:rPr><w:color w:val="4C4D4F"/><w:spacing w:val="-1"/></w:rPr><w:t>head</w:t></w:r><w:r><w:rPr/></w:r></w:p><w:p><w:pPr><w:pStyle w:val="BodyText"/><w:numPr><w:ilvl w:val="0"/><w:numId w:val="1"/></w:numPr><w:tabs><w:tab w:pos="1200" w:val="left" w:leader="none"/></w:tabs><w:spacing w:line="240" w:lineRule="auto" w:before="137" w:after="0"/><w:ind w:left="1200" w:right="0" w:hanging="270"/><w:jc w:val="left"/></w:pPr><w:r><w:rPr><w:color w:val="4C4D4F"/><w:spacing w:val="-3"/></w:rPr><w:t>T-slot</w:t></w:r><w:r><w:rPr><w:color w:val="4C4D4F"/><w:spacing w:val="-1"/></w:rPr><w:t> clamping kit</w:t></w:r><w:r><w:rPr><w:color w:val="4C4D4F"/></w:rPr><w:t> </w:t></w:r><w:r><w:rPr><w:color w:val="4C4D4F"/><w:spacing w:val="-1"/></w:rPr><w:t>for milling machine</w:t></w:r><w:r><w:rPr/></w:r></w:p><w:p><w:pPr><w:pStyle w:val="BodyText"/><w:numPr><w:ilvl w:val="0"/><w:numId w:val="1"/></w:numPr><w:tabs><w:tab w:pos="1200" w:val="left" w:leader="none"/></w:tabs><w:spacing w:line="240" w:lineRule="auto" w:before="137" w:after="0"/><w:ind w:left="1200" w:right="0" w:hanging="270"/><w:jc w:val="left"/></w:pPr><w:r><w:rPr><w:color w:val="4C4D4F"/><w:spacing w:val="-1"/></w:rPr><w:t>Bench</w:t></w:r><w:r><w:rPr><w:color w:val="4C4D4F"/><w:spacing w:val="-2"/></w:rPr><w:t> </w:t></w:r><w:r><w:rPr><w:color w:val="4C4D4F"/><w:spacing w:val="-3"/></w:rPr><w:t>grinder,</w:t></w:r><w:r><w:rPr><w:color w:val="4C4D4F"/><w:spacing w:val="-1"/></w:rPr><w:t> wire</w:t></w:r><w:r><w:rPr><w:color w:val="4C4D4F"/><w:spacing w:val="-2"/></w:rPr><w:t> </w:t></w:r><w:r><w:rPr><w:color w:val="4C4D4F"/><w:spacing w:val="-1"/></w:rPr><w:t>wheel</w:t></w:r><w:r><w:rPr/></w:r></w:p><w:p><w:pPr><w:pStyle w:val="BodyText"/><w:numPr><w:ilvl w:val="0"/><w:numId w:val="1"/></w:numPr><w:tabs><w:tab w:pos="1200" w:val="left" w:leader="none"/></w:tabs><w:spacing w:line="240" w:lineRule="auto" w:before="137" w:after="0"/><w:ind w:left="1200" w:right="0" w:hanging="270"/><w:jc w:val="left"/></w:pPr><w:r><w:rPr><w:color w:val="4C4D4F"/><w:spacing w:val="-1"/></w:rPr><w:t>Chemical</w:t></w:r><w:r><w:rPr><w:color w:val="4C4D4F"/><w:spacing w:val="-2"/></w:rPr><w:t> blackening</w:t></w:r><w:r><w:rPr><w:color w:val="4C4D4F"/><w:spacing w:val="-1"/></w:rPr><w:t> kit</w:t></w:r><w:r><w:rPr><w:color w:val="4C4D4F"/></w:rPr><w:t> or</w:t></w:r><w:r><w:rPr><w:color w:val="4C4D4F"/><w:spacing w:val="-1"/></w:rPr><w:t> oxy-fuel</w:t></w:r><w:r><w:rPr><w:color w:val="4C4D4F"/></w:rPr><w:t> </w:t></w:r><w:r><w:rPr><w:color w:val="4C4D4F"/><w:spacing w:val="-1"/></w:rPr><w:t>torch and used</w:t></w:r><w:r><w:rPr><w:color w:val="4C4D4F"/><w:spacing w:val="-2"/></w:rPr><w:t> </w:t></w:r><w:r><w:rPr><w:color w:val="4C4D4F"/><w:spacing w:val="-1"/></w:rPr><w:t>motor</w:t></w:r><w:r><w:rPr><w:color w:val="4C4D4F"/></w:rPr><w:t> </w:t></w:r><w:r><w:rPr><w:color w:val="4C4D4F"/><w:spacing w:val="-1"/></w:rPr><w:t>oil</w:t></w:r><w:r><w:rPr/></w:r></w:p><w:p><w:pPr><w:pStyle w:val="BodyText"/><w:numPr><w:ilvl w:val="0"/><w:numId w:val="1"/></w:numPr><w:tabs><w:tab w:pos="1200" w:val="left" w:leader="none"/></w:tabs><w:spacing w:line="240" w:lineRule="auto" w:before="137" w:after="0"/><w:ind w:left="1200" w:right="0" w:hanging="270"/><w:jc w:val="left"/></w:pPr><w:r><w:rPr><w:color w:val="4C4D4F"/><w:spacing w:val="-2"/></w:rPr><w:t>Paint </w:t></w:r><w:r><w:rPr><w:color w:val="4C4D4F"/></w:rPr><w:t>or</w:t></w:r><w:r><w:rPr><w:color w:val="4C4D4F"/><w:spacing w:val="-1"/></w:rPr><w:t> powder-coating </w:t></w:r><w:r><w:rPr><w:color w:val="4C4D4F"/><w:spacing w:val="-2"/></w:rPr><w:t>equipment</w:t></w:r><w:r><w:rPr/></w:r></w:p><w:p><w:pPr><w:spacing w:line="240" w:lineRule="auto" w:before="9"/><w:rPr><w:rFonts w:ascii="Arial" w:hAnsi="Arial" w:cs="Arial" w:eastAsia="Arial"/><w:sz w:val="25"/><w:szCs w:val="25"/></w:rPr></w:pPr></w:p><w:p><w:pPr><w:pStyle w:val="Heading1"/><w:spacing w:line="240" w:lineRule="auto" w:before="0"/><w:ind w:left="560" w:right="0"/><w:jc w:val="left"/><w:rPr><w:b w:val="0"/><w:bCs w:val="0"/></w:rPr></w:pPr><w:r><w:rPr><w:color w:val="4F61AB"/></w:rPr><w:t>Materials</w:t></w:r><w:r><w:rPr><w:b w:val="0"/></w:rPr></w:r></w:p><w:p><w:pPr><w:pStyle w:val="BodyText"/><w:spacing w:line="240" w:lineRule="auto" w:before="124"/><w:ind w:left="560" w:right="0" w:firstLine="0"/><w:jc w:val="left"/></w:pPr><w:r><w:rPr><w:rFonts w:ascii="Arial"/><w:b/><w:color w:val="4C4D4F"/><w:spacing w:val="-1"/></w:rPr><w:t>Note</w:t></w:r><w:r><w:rPr><w:color w:val="4C4D4F"/><w:spacing w:val="-1"/></w:rPr><w:t>: </w:t></w:r><w:r><w:rPr><w:color w:val="4C4D4F"/></w:rPr><w:t>All</w:t></w:r><w:r><w:rPr><w:color w:val="4C4D4F"/><w:spacing w:val="-2"/></w:rPr><w:t> </w:t></w:r><w:r><w:rPr><w:color w:val="4C4D4F"/><w:spacing w:val="1"/></w:rPr><w:t>parts</w:t></w:r><w:r><w:rPr><w:color w:val="4C4D4F"/></w:rPr><w:t> can</w:t></w:r><w:r><w:rPr><w:color w:val="4C4D4F"/><w:spacing w:val="-2"/></w:rPr><w:t> </w:t></w:r><w:r><w:rPr><w:color w:val="4C4D4F"/><w:spacing w:val="-1"/></w:rPr><w:t>be</w:t></w:r><w:r><w:rPr><w:color w:val="4C4D4F"/></w:rPr><w:t> </w:t></w:r><w:r><w:rPr><w:color w:val="4C4D4F"/><w:spacing w:val="1"/></w:rPr><w:t>pre-cut</w:t></w:r><w:r><w:rPr><w:color w:val="4C4D4F"/><w:spacing w:val="-1"/></w:rPr><w:t> </w:t></w:r><w:r><w:rPr><w:color w:val="4C4D4F"/><w:spacing w:val="-2"/></w:rPr><w:t>except</w:t></w:r><w:r><w:rPr><w:color w:val="4C4D4F"/><w:spacing w:val="-1"/></w:rPr><w:t> the bronze</w:t></w:r><w:r><w:rPr><w:color w:val="4C4D4F"/><w:spacing w:val="-2"/></w:rPr><w:t> </w:t></w:r><w:r><w:rPr><w:color w:val="4C4D4F"/><w:spacing w:val="-1"/></w:rPr><w:t>bushing</w:t></w:r><w:r><w:rPr><w:color w:val="4C4D4F"/><w:spacing w:val="-2"/></w:rPr><w:t> </w:t></w:r><w:r><w:rPr><w:color w:val="4C4D4F"/><w:spacing w:val="-1"/></w:rPr><w:t>and </w:t></w:r><w:r><w:rPr><w:color w:val="4C4D4F"/><w:spacing w:val="-2"/></w:rPr><w:t>jaw </w:t></w:r><w:r><w:rPr><w:color w:val="4C4D4F"/><w:spacing w:val="-1"/></w:rPr><w:t>spacer</w:t></w:r><w:r><w:rPr><w:color w:val="4C4D4F"/></w:rPr><w:t> </w:t></w:r><w:r><w:rPr><w:color w:val="4C4D4F"/><w:spacing w:val="-2"/></w:rPr><w:t>plate.</w:t></w:r><w:r><w:rPr/></w:r></w:p><w:p><w:pPr><w:spacing w:line="240" w:lineRule="auto" w:before="9"/><w:rPr><w:rFonts w:ascii="Arial" w:hAnsi="Arial" w:cs="Arial" w:eastAsia="Arial"/><w:sz w:val="19"/><w:szCs w:val="19"/></w:rPr></w:pPr></w:p><w:p><w:pPr><w:pStyle w:val="Heading3"/><w:spacing w:line="240" w:lineRule="auto"/><w:ind w:left="560" w:right="0"/><w:jc w:val="left"/><w:rPr><w:b w:val="0"/><w:bCs w:val="0"/></w:rPr></w:pPr><w:r><w:rPr><w:color w:val="4C4D4F"/><w:spacing w:val="-1"/></w:rPr><w:t>Frame</w:t></w:r><w:r><w:rPr><w:b w:val="0"/></w:rPr></w:r></w:p><w:p><w:pPr><w:pStyle w:val="BodyText"/><w:spacing w:line="240" w:lineRule="auto" w:before="47"/><w:ind w:left="930" w:right="0" w:firstLine="0"/><w:jc w:val="left"/></w:pPr><w:r><w:rPr><w:color w:val="4C4D4F"/></w:rPr><w:t>•  </w:t></w:r><w:r><w:rPr><w:color w:val="4C4D4F"/><w:spacing w:val="7"/></w:rPr><w:t> </w:t></w:r><w:r><w:rPr><w:color w:val="4C4D4F"/></w:rPr><w:t>2</w:t></w:r><w:r><w:rPr><w:color w:val="4C4D4F"/><w:spacing w:val="-1"/></w:rPr><w:t> </w:t></w:r><w:r><w:rPr><w:color w:val="4C4D4F"/></w:rPr><w:t>–</w:t></w:r><w:r><w:rPr><w:color w:val="4C4D4F"/><w:spacing w:val="-2"/></w:rPr><w:t> </w:t></w:r><w:r><w:rPr><w:color w:val="4C4D4F"/><w:spacing w:val="-4"/></w:rPr><w:t>1</w:t></w:r><w:r><w:rPr><w:color w:val="4C4D4F"/><w:spacing w:val="-5"/></w:rPr><w:t>.</w:t></w:r><w:r><w:rPr><w:color w:val="4C4D4F"/><w:spacing w:val="-4"/></w:rPr><w:t>5</w:t></w:r><w:r><w:rPr><w:color w:val="4C4D4F"/><w:spacing w:val="-1"/></w:rPr><w:t> </w:t></w:r><w:r><w:rPr><w:color w:val="4C4D4F"/></w:rPr><w:t>× </w:t></w:r><w:r><w:rPr><w:color w:val="4C4D4F"/><w:spacing w:val="-4"/></w:rPr><w:t>1</w:t></w:r><w:r><w:rPr><w:color w:val="4C4D4F"/><w:spacing w:val="-5"/></w:rPr><w:t>.</w:t></w:r><w:r><w:rPr><w:color w:val="4C4D4F"/><w:spacing w:val="-4"/></w:rPr><w:t>5</w:t></w:r><w:r><w:rPr><w:color w:val="4C4D4F"/><w:spacing w:val="-2"/></w:rPr><w:t> </w:t></w:r><w:r><w:rPr><w:color w:val="4C4D4F"/></w:rPr><w:t>× ¼</w:t></w:r><w:r><w:rPr><w:color w:val="4C4D4F"/><w:spacing w:val="-1"/></w:rPr><w:t> </w:t></w:r><w:r><w:rPr><w:color w:val="4C4D4F"/></w:rPr><w:t>× </w:t></w:r><w:r><w:rPr><w:color w:val="4C4D4F"/><w:spacing w:val="2"/></w:rPr><w:t>9&quot;</w:t></w:r><w:r><w:rPr><w:color w:val="4C4D4F"/></w:rPr><w:t> </w:t></w:r><w:r><w:rPr><w:color w:val="4C4D4F"/><w:spacing w:val="-1"/></w:rPr><w:t>angle iron </w:t></w:r><w:r><w:rPr><w:color w:val="4C4D4F"/><w:spacing w:val="-4"/></w:rPr><w:t>(rails)</w:t></w:r><w:r><w:rPr/></w:r></w:p><w:p><w:pPr><w:pStyle w:val="BodyText"/><w:spacing w:line="240" w:lineRule="auto" w:before="137"/><w:ind w:left="930" w:right="0" w:firstLine="0"/><w:jc w:val="left"/></w:pPr><w:r><w:rPr><w:color w:val="4C4D4F"/></w:rPr><w:t>•  </w:t></w:r><w:r><w:rPr><w:color w:val="4C4D4F"/><w:spacing w:val="7"/></w:rPr><w:t> </w:t></w:r><w:r><w:rPr><w:color w:val="4C4D4F"/></w:rPr><w:t>3</w:t></w:r><w:r><w:rPr><w:color w:val="4C4D4F"/><w:spacing w:val="-1"/></w:rPr><w:t> </w:t></w:r><w:r><w:rPr><w:color w:val="4C4D4F"/></w:rPr><w:t>–</w:t></w:r><w:r><w:rPr><w:color w:val="4C4D4F"/><w:spacing w:val="-2"/></w:rPr><w:t> </w:t></w:r><w:r><w:rPr><w:color w:val="4C4D4F"/><w:spacing w:val="-4"/></w:rPr><w:t>1</w:t></w:r><w:r><w:rPr><w:color w:val="4C4D4F"/><w:spacing w:val="-5"/></w:rPr><w:t>.</w:t></w:r><w:r><w:rPr><w:color w:val="4C4D4F"/><w:spacing w:val="-4"/></w:rPr><w:t>5</w:t></w:r><w:r><w:rPr><w:color w:val="4C4D4F"/><w:spacing w:val="-1"/></w:rPr><w:t> </w:t></w:r><w:r><w:rPr><w:color w:val="4C4D4F"/></w:rPr><w:t>×</w:t></w:r><w:r><w:rPr><w:color w:val="4C4D4F"/><w:spacing w:val="-1"/></w:rPr><w:t> </w:t></w:r><w:r><w:rPr><w:color w:val="4C4D4F"/><w:spacing w:val="-4"/></w:rPr><w:t>1</w:t></w:r><w:r><w:rPr><w:color w:val="4C4D4F"/><w:spacing w:val="-5"/></w:rPr><w:t>.</w:t></w:r><w:r><w:rPr><w:color w:val="4C4D4F"/><w:spacing w:val="-4"/></w:rPr><w:t>5</w:t></w:r><w:r><w:rPr><w:color w:val="4C4D4F"/><w:spacing w:val="-1"/></w:rPr><w:t> </w:t></w:r><w:r><w:rPr><w:color w:val="4C4D4F"/></w:rPr><w:t>×</w:t></w:r><w:r><w:rPr><w:color w:val="4C4D4F"/><w:spacing w:val="-1"/></w:rPr><w:t> </w:t></w:r><w:r><w:rPr><w:color w:val="4C4D4F"/></w:rPr><w:t>¼ ×</w:t></w:r><w:r><w:rPr><w:color w:val="4C4D4F"/><w:spacing w:val="-1"/></w:rPr><w:t> </w:t></w:r><w:r><w:rPr><w:color w:val="4C4D4F"/><w:spacing w:val="-2"/></w:rPr><w:t>4.5&quot;</w:t></w:r><w:r><w:rPr><w:color w:val="4C4D4F"/></w:rPr><w:t> </w:t></w:r><w:r><w:rPr><w:color w:val="4C4D4F"/><w:spacing w:val="-1"/></w:rPr><w:t>angle iron</w:t></w:r><w:r><w:rPr/></w:r></w:p><w:p><w:pPr><w:pStyle w:val="BodyText"/><w:numPr><w:ilvl w:val="0"/><w:numId w:val="1"/></w:numPr><w:tabs><w:tab w:pos="1200" w:val="left" w:leader="none"/></w:tabs><w:spacing w:line="240" w:lineRule="auto" w:before="137" w:after="0"/><w:ind w:left="1200" w:right="0" w:hanging="270"/><w:jc w:val="left"/></w:pPr><w:r><w:rPr><w:color w:val="4C4D4F"/></w:rPr><w:t>1</w:t></w:r><w:r><w:rPr><w:color w:val="4C4D4F"/><w:spacing w:val="-2"/></w:rPr><w:t> </w:t></w:r><w:r><w:rPr><w:color w:val="4C4D4F"/></w:rPr><w:t>–</w:t></w:r><w:r><w:rPr><w:color w:val="4C4D4F"/><w:spacing w:val="-1"/></w:rPr><w:t> </w:t></w:r><w:r><w:rPr><w:color w:val="4C4D4F"/></w:rPr><w:t>1</w:t></w:r><w:r><w:rPr><w:color w:val="4C4D4F"/><w:spacing w:val="-2"/></w:rPr><w:t> </w:t></w:r><w:r><w:rPr><w:color w:val="4C4D4F"/></w:rPr><w:t>× 1</w:t></w:r><w:r><w:rPr><w:color w:val="4C4D4F"/><w:spacing w:val="-1"/></w:rPr><w:t> </w:t></w:r><w:r><w:rPr><w:color w:val="4C4D4F"/></w:rPr><w:t>×</w:t></w:r><w:r><w:rPr><w:color w:val="4C4D4F"/><w:spacing w:val="-1"/></w:rPr><w:t> </w:t></w:r><w:r><w:rPr><w:color w:val="4C4D4F"/><w:spacing w:val="2"/></w:rPr><w:t>2&quot;</w:t></w:r><w:r><w:rPr><w:color w:val="4C4D4F"/></w:rPr><w:t> </w:t></w:r><w:r><w:rPr><w:color w:val="4C4D4F"/><w:spacing w:val="-1"/></w:rPr><w:t>solid </w:t></w:r><w:r><w:rPr><w:color w:val="4C4D4F"/><w:spacing w:val="1"/></w:rPr><w:t>(jaw</w:t></w:r><w:r><w:rPr><w:color w:val="4C4D4F"/><w:spacing w:val="-2"/></w:rPr><w:t> block)</w:t></w:r><w:r><w:rPr/></w:r></w:p><w:p><w:pPr><w:pStyle w:val="BodyText"/><w:spacing w:line="240" w:lineRule="auto" w:before="137"/><w:ind w:left="930" w:right="0" w:firstLine="0"/><w:jc w:val="left"/></w:pPr><w:r><w:rPr><w:color w:val="4C4D4F"/></w:rPr><w:t>•  </w:t></w:r><w:r><w:rPr><w:color w:val="4C4D4F"/><w:spacing w:val="7"/></w:rPr><w:t> </w:t></w:r><w:r><w:rPr><w:color w:val="4C4D4F"/></w:rPr><w:t>1</w:t></w:r><w:r><w:rPr><w:color w:val="4C4D4F"/><w:spacing w:val="-1"/></w:rPr><w:t> </w:t></w:r><w:r><w:rPr><w:color w:val="4C4D4F"/></w:rPr><w:t>–</w:t></w:r><w:r><w:rPr><w:color w:val="4C4D4F"/><w:spacing w:val="-1"/></w:rPr><w:t> </w:t></w:r><w:r><w:rPr><w:color w:val="4C4D4F"/><w:spacing w:val="-3"/></w:rPr><w:t>1.25</w:t></w:r><w:r><w:rPr><w:color w:val="4C4D4F"/><w:spacing w:val="-2"/></w:rPr><w:t> </w:t></w:r><w:r><w:rPr><w:color w:val="4C4D4F"/></w:rPr><w:t>× </w:t></w:r><w:r><w:rPr><w:color w:val="4C4D4F"/><w:spacing w:val="-3"/></w:rPr><w:t>1.25</w:t></w:r><w:r><w:rPr><w:color w:val="4C4D4F"/><w:spacing w:val="-1"/></w:rPr><w:t> </w:t></w:r><w:r><w:rPr><w:color w:val="4C4D4F"/></w:rPr><w:t>×</w:t></w:r><w:r><w:rPr><w:color w:val="4C4D4F"/><w:spacing w:val="-1"/></w:rPr><w:t> </w:t></w:r><w:r><w:rPr><w:color w:val="4C4D4F"/><w:spacing w:val="2"/></w:rPr><w:t>2&quot;</w:t></w:r><w:r><w:rPr><w:color w:val="4C4D4F"/></w:rPr><w:t> </w:t></w:r><w:r><w:rPr><w:color w:val="4C4D4F"/><w:spacing w:val="-1"/></w:rPr><w:t>solid </w:t></w:r><w:r><w:rPr><w:color w:val="4C4D4F"/><w:spacing w:val="-4"/></w:rPr><w:t>(nu</w:t></w:r><w:r><w:rPr><w:color w:val="4C4D4F"/><w:spacing w:val="-5"/></w:rPr><w:t>t</w:t></w:r><w:r><w:rPr><w:color w:val="4C4D4F"/><w:spacing w:val="-1"/></w:rPr><w:t> </w:t></w:r><w:r><w:rPr><w:color w:val="4C4D4F"/><w:spacing w:val="-2"/></w:rPr><w:t>block)</w:t></w:r><w:r><w:rPr/></w:r></w:p><w:p><w:pPr><w:pStyle w:val="BodyText"/><w:numPr><w:ilvl w:val="0"/><w:numId w:val="1"/></w:numPr><w:tabs><w:tab w:pos="1200" w:val="left" w:leader="none"/></w:tabs><w:spacing w:line="240" w:lineRule="auto" w:before="137" w:after="0"/><w:ind w:left="1200" w:right="0" w:hanging="270"/><w:jc w:val="left"/><w:rPr><w:rFonts w:ascii="Arial" w:hAnsi="Arial" w:cs="Arial" w:eastAsia="Arial"/></w:rPr></w:pPr><w:r><w:rPr><w:rFonts w:ascii="Arial" w:hAnsi="Arial" w:cs="Arial" w:eastAsia="Arial"/><w:color w:val="4C4D4F"/></w:rPr><w:t>1 – </w:t></w:r><w:r><w:rPr><w:rFonts w:ascii="Arial" w:hAnsi="Arial" w:cs="Arial" w:eastAsia="Arial"/><w:color w:val="4C4D4F"/><w:spacing w:val="-4"/></w:rPr><w:t>1.5</w:t></w:r><w:r><w:rPr><w:rFonts w:ascii="Arial" w:hAnsi="Arial" w:cs="Arial" w:eastAsia="Arial"/><w:color w:val="4C4D4F"/></w:rPr><w:t> × ¼ × </w:t></w:r><w:r><w:rPr><w:rFonts w:ascii="Arial" w:hAnsi="Arial" w:cs="Arial" w:eastAsia="Arial"/><w:color w:val="4C4D4F"/><w:spacing w:val="-1"/></w:rPr><w:t>2.5&quot;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flat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bar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1"/></w:rPr><w:t>(jaw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retainer)</w:t></w:r><w:r><w:rPr><w:rFonts w:ascii="Arial" w:hAnsi="Arial" w:cs="Arial" w:eastAsia="Arial"/></w:rPr></w:r></w:p><w:p><w:pPr><w:pStyle w:val="BodyText"/><w:numPr><w:ilvl w:val="0"/><w:numId w:val="1"/></w:numPr><w:tabs><w:tab w:pos="1200" w:val="left" w:leader="none"/></w:tabs><w:spacing w:line="240" w:lineRule="auto" w:before="137" w:after="0"/><w:ind w:left="1200" w:right="0" w:hanging="270"/><w:jc w:val="left"/></w:pPr><w:r><w:rPr><w:color w:val="4C4D4F"/></w:rPr><w:t>1</w:t></w:r><w:r><w:rPr><w:color w:val="4C4D4F"/><w:spacing w:val="-2"/></w:rPr><w:t> </w:t></w:r><w:r><w:rPr><w:color w:val="4C4D4F"/></w:rPr><w:t>–</w:t></w:r><w:r><w:rPr><w:color w:val="4C4D4F"/><w:spacing w:val="-2"/></w:rPr><w:t> </w:t></w:r><w:r><w:rPr><w:color w:val="4C4D4F"/><w:spacing w:val="-4"/></w:rPr><w:t>1</w:t></w:r><w:r><w:rPr><w:color w:val="4C4D4F"/><w:spacing w:val="-5"/></w:rPr><w:t>.</w:t></w:r><w:r><w:rPr><w:color w:val="4C4D4F"/><w:spacing w:val="-4"/></w:rPr><w:t>5</w:t></w:r><w:r><w:rPr><w:color w:val="4C4D4F"/><w:spacing w:val="-1"/></w:rPr><w:t> </w:t></w:r><w:r><w:rPr><w:color w:val="4C4D4F"/></w:rPr><w:t>×</w:t></w:r><w:r><w:rPr><w:color w:val="4C4D4F"/><w:spacing w:val="-1"/></w:rPr><w:t> </w:t></w:r><w:r><w:rPr><w:color w:val="4C4D4F"/></w:rPr><w:t>¼</w:t></w:r><w:r><w:rPr><w:color w:val="4C4D4F"/><w:spacing w:val="-1"/></w:rPr><w:t> </w:t></w:r><w:r><w:rPr><w:color w:val="4C4D4F"/></w:rPr><w:t>× </w:t></w:r><w:r><w:rPr><w:color w:val="4C4D4F"/><w:spacing w:val="-3"/></w:rPr><w:t>1.6&quot;</w:t></w:r><w:r><w:rPr><w:color w:val="4C4D4F"/><w:spacing w:val="-1"/></w:rPr><w:t> </w:t></w:r><w:r><w:rPr><w:color w:val="4C4D4F"/><w:spacing w:val="-2"/></w:rPr><w:t>approx.</w:t></w:r><w:r><w:rPr><w:color w:val="4C4D4F"/><w:spacing w:val="-1"/></w:rPr><w:t> </w:t></w:r><w:r><w:rPr><w:color w:val="4C4D4F"/><w:spacing w:val="1"/></w:rPr><w:t>(jaw</w:t></w:r><w:r><w:rPr><w:color w:val="4C4D4F"/><w:spacing w:val="-2"/></w:rPr><w:t> spacer)</w:t></w:r><w:r><w:rPr/></w:r></w:p><w:p><w:pPr><w:pStyle w:val="BodyText"/><w:numPr><w:ilvl w:val="0"/><w:numId w:val="1"/></w:numPr><w:tabs><w:tab w:pos="1200" w:val="left" w:leader="none"/></w:tabs><w:spacing w:line="240" w:lineRule="auto" w:before="137" w:after="0"/><w:ind w:left="1200" w:right="0" w:hanging="270"/><w:jc w:val="left"/></w:pPr><w:r><w:rPr><w:color w:val="4C4D4F"/><w:spacing w:val="-2"/></w:rPr><w:t>Spindle:</w:t></w:r><w:r><w:rPr><w:color w:val="4C4D4F"/><w:spacing w:val="-1"/></w:rPr><w:t> </w:t></w:r><w:r><w:rPr><w:color w:val="4C4D4F"/></w:rPr><w:t>1</w:t></w:r><w:r><w:rPr><w:color w:val="4C4D4F"/><w:spacing w:val="-2"/></w:rPr><w:t> </w:t></w:r><w:r><w:rPr><w:color w:val="4C4D4F"/></w:rPr><w:t>–</w:t></w:r><w:r><w:rPr><w:color w:val="4C4D4F"/><w:spacing w:val="-1"/></w:rPr><w:t> </w:t></w:r><w:r><w:rPr><w:color w:val="4C4D4F"/></w:rPr><w:t>¾</w:t></w:r><w:r><w:rPr><w:color w:val="4C4D4F"/><w:spacing w:val="-1"/></w:rPr><w:t> </w:t></w:r><w:r><w:rPr><w:color w:val="4C4D4F"/></w:rPr><w:t>× </w:t></w:r><w:r><w:rPr><w:color w:val="4C4D4F"/><w:spacing w:val="-4"/></w:rPr><w:t>13</w:t></w:r><w:r><w:rPr><w:color w:val="4C4D4F"/><w:spacing w:val="-5"/></w:rPr><w:t>&quot;</w:t></w:r><w:r><w:rPr><w:color w:val="4C4D4F"/><w:spacing w:val="-1"/></w:rPr><w:t> round</w:t></w:r><w:r><w:rPr/></w:r></w:p><w:p><w:pPr><w:pStyle w:val="BodyText"/><w:numPr><w:ilvl w:val="0"/><w:numId w:val="1"/></w:numPr><w:tabs><w:tab w:pos="1200" w:val="left" w:leader="none"/></w:tabs><w:spacing w:line="240" w:lineRule="auto" w:before="137" w:after="0"/><w:ind w:left="1200" w:right="0" w:hanging="270"/><w:jc w:val="left"/></w:pPr><w:r><w:rPr><w:color w:val="4C4D4F"/><w:spacing w:val="-1"/></w:rPr><w:t>Bronze</w:t></w:r><w:r><w:rPr><w:color w:val="4C4D4F"/><w:spacing w:val="-2"/></w:rPr><w:t> nut:</w:t></w:r><w:r><w:rPr><w:color w:val="4C4D4F"/><w:spacing w:val="-1"/></w:rPr><w:t> </w:t></w:r><w:r><w:rPr><w:color w:val="4C4D4F"/></w:rPr><w:t>1</w:t></w:r><w:r><w:rPr><w:color w:val="4C4D4F"/><w:spacing w:val="-2"/></w:rPr><w:t> </w:t></w:r><w:r><w:rPr><w:color w:val="4C4D4F"/></w:rPr><w:t>–</w:t></w:r><w:r><w:rPr><w:color w:val="4C4D4F"/><w:spacing w:val="-1"/></w:rPr><w:t> </w:t></w:r><w:r><w:rPr><w:color w:val="4C4D4F"/><w:spacing w:val="-8"/></w:rPr><w:t>1</w:t></w:r><w:r><w:rPr><w:color w:val="4C4D4F"/><w:spacing w:val="-9"/></w:rPr><w:t>¼</w:t></w:r><w:r><w:rPr><w:color w:val="4C4D4F"/><w:spacing w:val="-1"/></w:rPr><w:t> </w:t></w:r><w:r><w:rPr><w:color w:val="4C4D4F"/></w:rPr><w:t>×</w:t></w:r><w:r><w:rPr><w:color w:val="4C4D4F"/><w:spacing w:val="-1"/></w:rPr><w:t> </w:t></w:r><w:r><w:rPr><w:color w:val="4C4D4F"/><w:spacing w:val="2"/></w:rPr><w:t>2&quot;</w:t></w:r><w:r><w:rPr><w:color w:val="4C4D4F"/></w:rPr><w:t> cast</w:t></w:r><w:r><w:rPr><w:color w:val="4C4D4F"/><w:spacing w:val="-1"/></w:rPr><w:t> silicon</w:t></w:r><w:r><w:rPr><w:color w:val="4C4D4F"/><w:spacing w:val="-2"/></w:rPr><w:t> </w:t></w:r><w:r><w:rPr><w:color w:val="4C4D4F"/><w:spacing w:val="-1"/></w:rPr><w:t>bronze</w:t></w:r><w:r><w:rPr/></w:r></w:p><w:p><w:pPr><w:pStyle w:val="BodyText"/><w:numPr><w:ilvl w:val="0"/><w:numId w:val="1"/></w:numPr><w:tabs><w:tab w:pos="1200" w:val="left" w:leader="none"/></w:tabs><w:spacing w:line="240" w:lineRule="auto" w:before="137" w:after="0"/><w:ind w:left="1200" w:right="0" w:hanging="270"/><w:jc w:val="left"/><w:rPr><w:rFonts w:ascii="Arial" w:hAnsi="Arial" w:cs="Arial" w:eastAsia="Arial"/></w:rPr></w:pPr><w:r><w:rPr><w:rFonts w:ascii="Arial" w:hAnsi="Arial" w:cs="Arial" w:eastAsia="Arial"/><w:color w:val="4C4D4F"/><w:spacing w:val="-2"/></w:rPr><w:t>Jaws:</w:t></w:r><w:r><w:rPr><w:rFonts w:ascii="Arial" w:hAnsi="Arial" w:cs="Arial" w:eastAsia="Arial"/><w:color w:val="4C4D4F"/></w:rPr><w:t> 2 – </w:t></w:r><w:r><w:rPr><w:rFonts w:ascii="Arial" w:hAnsi="Arial" w:cs="Arial" w:eastAsia="Arial"/><w:color w:val="4C4D4F"/><w:spacing w:val="-8"/></w:rPr><w:t>1½</w:t></w:r><w:r><w:rPr><w:rFonts w:ascii="Arial" w:hAnsi="Arial" w:cs="Arial" w:eastAsia="Arial"/><w:color w:val="4C4D4F"/></w:rPr><w:t> × ⅜ × </w:t></w:r><w:r><w:rPr><w:rFonts w:ascii="Arial" w:hAnsi="Arial" w:cs="Arial" w:eastAsia="Arial"/><w:color w:val="4C4D4F"/><w:spacing w:val="-4"/></w:rPr><w:t>4⅝&quot;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flat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bar</w:t></w:r><w:r><w:rPr><w:rFonts w:ascii="Arial" w:hAnsi="Arial" w:cs="Arial" w:eastAsia="Arial"/><w:color w:val="4C4D4F"/></w:rPr><w:t> – MS or </w:t></w:r><w:r><w:rPr><w:rFonts w:ascii="Arial" w:hAnsi="Arial" w:cs="Arial" w:eastAsia="Arial"/><w:color w:val="4C4D4F"/><w:spacing w:val="-2"/></w:rPr><w:t>aluminum</w:t></w:r><w:r><w:rPr><w:rFonts w:ascii="Arial" w:hAnsi="Arial" w:cs="Arial" w:eastAsia="Arial"/></w:rPr></w:r></w:p><w:p><w:pPr><w:pStyle w:val="Heading3"/><w:spacing w:line="240" w:lineRule="auto" w:before="137"/><w:ind w:left="560" w:right="0"/><w:jc w:val="left"/><w:rPr><w:b w:val="0"/><w:bCs w:val="0"/></w:rPr></w:pPr><w:r><w:rPr><w:color w:val="4C4D4F"/></w:rPr><w:t>Fasteners</w:t></w:r><w:r><w:rPr><w:b w:val="0"/></w:rPr></w:r></w:p><w:p><w:pPr><w:pStyle w:val="BodyText"/><w:numPr><w:ilvl w:val="0"/><w:numId w:val="1"/></w:numPr><w:tabs><w:tab w:pos="1200" w:val="left" w:leader="none"/></w:tabs><w:spacing w:line="240" w:lineRule="auto" w:before="47" w:after="0"/><w:ind w:left="1200" w:right="0" w:hanging="270"/><w:jc w:val="left"/></w:pPr><w:r><w:rPr><w:color w:val="4C4D4F"/></w:rPr><w:t>1</w:t></w:r><w:r><w:rPr><w:color w:val="4C4D4F"/><w:spacing w:val="-2"/></w:rPr><w:t> </w:t></w:r><w:r><w:rPr><w:color w:val="4C4D4F"/></w:rPr><w:t>–</w:t></w:r><w:r><w:rPr><w:color w:val="4C4D4F"/><w:spacing w:val="-2"/></w:rPr><w:t> </w:t></w:r><w:r><w:rPr><w:color w:val="4C4D4F"/><w:position w:val="6"/><w:sz w:val="13"/><w:szCs w:val="13"/></w:rPr><w:t>3</w:t></w:r><w:r><w:rPr><w:rFonts w:ascii="Arial" w:hAnsi="Arial" w:cs="Arial" w:eastAsia="Arial"/><w:color w:val="4C4D4F"/></w:rPr><w:t>⁄</w:t></w:r><w:r><w:rPr><w:color w:val="4C4D4F"/><w:sz w:val="13"/><w:szCs w:val="13"/></w:rPr><w:t>16</w:t></w:r><w:r><w:rPr><w:color w:val="4C4D4F"/><w:spacing w:val="24"/><w:sz w:val="13"/><w:szCs w:val="13"/></w:rPr><w:t> </w:t></w:r><w:r><w:rPr><w:color w:val="4C4D4F"/></w:rPr><w:t>×</w:t></w:r><w:r><w:rPr><w:color w:val="4C4D4F"/><w:spacing w:val="-1"/></w:rPr><w:t> </w:t></w:r><w:r><w:rPr><w:color w:val="4C4D4F"/><w:spacing w:val="-3"/></w:rPr><w:t>¾&quot;</w:t></w:r><w:r><w:rPr><w:color w:val="4C4D4F"/><w:spacing w:val="-1"/></w:rPr><w:t> </w:t></w:r><w:r><w:rPr><w:color w:val="4C4D4F"/></w:rPr><w:t>RH</w:t></w:r><w:r><w:rPr><w:color w:val="4C4D4F"/><w:spacing w:val="-1"/></w:rPr><w:t> plain</w:t></w:r><w:r><w:rPr><w:color w:val="4C4D4F"/><w:spacing w:val="-2"/></w:rPr><w:t> rivet</w:t></w:r><w:r><w:rPr/></w:r></w:p><w:p><w:pPr><w:pStyle w:val="BodyText"/><w:numPr><w:ilvl w:val="0"/><w:numId w:val="3"/></w:numPr><w:tabs><w:tab w:pos="1199" w:val="left" w:leader="none"/><w:tab w:pos="1200" w:val="left" w:leader="none"/></w:tabs><w:spacing w:line="240" w:lineRule="auto" w:before="137" w:after="0"/><w:ind w:left="1200" w:right="0" w:hanging="270"/><w:jc w:val="left"/></w:pPr><w:r><w:rPr><w:color w:val="4C4D4F"/><w:position w:val="6"/><w:sz w:val="13"/><w:szCs w:val="13"/></w:rPr><w:t>3</w:t></w:r><w:r><w:rPr><w:rFonts w:ascii="Arial" w:hAnsi="Arial" w:cs="Arial" w:eastAsia="Arial"/><w:color w:val="4C4D4F"/></w:rPr><w:t>⁄</w:t></w:r><w:r><w:rPr><w:color w:val="4C4D4F"/><w:sz w:val="13"/><w:szCs w:val="13"/></w:rPr><w:t>16</w:t></w:r><w:r><w:rPr><w:color w:val="4C4D4F"/><w:spacing w:val="23"/><w:sz w:val="13"/><w:szCs w:val="13"/></w:rPr><w:t> </w:t></w:r><w:r><w:rPr><w:color w:val="4C4D4F"/></w:rPr><w:t>× </w:t></w:r><w:r><w:rPr><w:color w:val="4C4D4F"/><w:spacing w:val="-4"/></w:rPr><w:t>1</w:t></w:r><w:r><w:rPr><w:color w:val="4C4D4F"/><w:spacing w:val="-5"/></w:rPr><w:t>&quot;</w:t></w:r><w:r><w:rPr><w:color w:val="4C4D4F"/></w:rPr><w:t> </w:t></w:r><w:r><w:rPr><w:color w:val="4C4D4F"/><w:spacing w:val="-1"/></w:rPr><w:t>split roll pin</w:t></w:r><w:r><w:rPr/></w:r></w:p><w:p><w:pPr><w:pStyle w:val="BodyText"/><w:numPr><w:ilvl w:val="0"/><w:numId w:val="4"/></w:numPr><w:tabs><w:tab w:pos="1200" w:val="left" w:leader="none"/></w:tabs><w:spacing w:line="240" w:lineRule="auto" w:before="137" w:after="0"/><w:ind w:left="1200" w:right="0" w:hanging="270"/><w:jc w:val="left"/></w:pPr><w:r><w:rPr><w:color w:val="4C4D4F"/></w:rPr><w:t>2</w:t></w:r><w:r><w:rPr><w:color w:val="4C4D4F"/><w:spacing w:val="-2"/></w:rPr><w:t> </w:t></w:r><w:r><w:rPr><w:color w:val="4C4D4F"/></w:rPr><w:t>–</w:t></w:r><w:r><w:rPr><w:color w:val="4C4D4F"/><w:spacing w:val="-2"/></w:rPr><w:t> </w:t></w:r><w:r><w:rPr><w:color w:val="4C4D4F"/><w:spacing w:val="-3"/></w:rPr><w:t>¼&quot;-28</w:t></w:r><w:r><w:rPr><w:color w:val="4C4D4F"/><w:spacing w:val="-2"/></w:rPr><w:t> </w:t></w:r><w:r><w:rPr><w:color w:val="4C4D4F"/></w:rPr><w:t>× </w:t></w:r><w:r><w:rPr><w:color w:val="4C4D4F"/><w:spacing w:val="-4"/></w:rPr><w:t>1</w:t></w:r><w:r><w:rPr><w:color w:val="4C4D4F"/><w:spacing w:val="-5"/></w:rPr><w:t>&quot;</w:t></w:r><w:r><w:rPr><w:color w:val="4C4D4F"/><w:spacing w:val="-1"/></w:rPr><w:t> </w:t></w:r><w:r><w:rPr><w:color w:val="4C4D4F"/><w:spacing w:val="-2"/></w:rPr><w:t>socket</w:t></w:r><w:r><w:rPr><w:color w:val="4C4D4F"/><w:spacing w:val="-1"/></w:rPr><w:t> head</w:t></w:r><w:r><w:rPr><w:color w:val="4C4D4F"/><w:spacing w:val="-2"/></w:rPr><w:t> </w:t></w:r><w:r><w:rPr><w:color w:val="4C4D4F"/><w:spacing w:val="-1"/></w:rPr><w:t>bolts</w:t></w:r><w:r><w:rPr><w:color w:val="4C4D4F"/></w:rPr><w:t> </w:t></w:r><w:r><w:rPr><w:color w:val="4C4D4F"/><w:spacing w:val="-1"/></w:rPr><w:t>with</w:t></w:r><w:r><w:rPr><w:color w:val="4C4D4F"/><w:spacing w:val="-2"/></w:rPr><w:t> </w:t></w:r><w:r><w:rPr><w:color w:val="4C4D4F"/><w:spacing w:val="-3"/></w:rPr><w:t>¼&quot;</w:t></w:r><w:r><w:rPr><w:color w:val="4C4D4F"/><w:spacing w:val="-1"/></w:rPr><w:t> </w:t></w:r><w:r><w:rPr><w:color w:val="4C4D4F"/></w:rPr><w:t>lock</w:t></w:r><w:r><w:rPr><w:color w:val="4C4D4F"/><w:spacing w:val="-1"/></w:rPr><w:t> washers</w:t></w:r><w:r><w:rPr/></w:r></w:p><w:p><w:pPr><w:pStyle w:val="BodyText"/><w:numPr><w:ilvl w:val="0"/><w:numId w:val="4"/></w:numPr><w:tabs><w:tab w:pos="1200" w:val="left" w:leader="none"/></w:tabs><w:spacing w:line="240" w:lineRule="auto" w:before="137" w:after="0"/><w:ind w:left="1200" w:right="0" w:hanging="270"/><w:jc w:val="left"/><w:rPr><w:rFonts w:ascii="Arial" w:hAnsi="Arial" w:cs="Arial" w:eastAsia="Arial"/></w:rPr></w:pPr><w:r><w:rPr><w:rFonts w:ascii="Arial" w:hAnsi="Arial" w:cs="Arial" w:eastAsia="Arial"/><w:color w:val="4C4D4F"/></w:rPr><w:t>4 – </w:t></w:r><w:r><w:rPr><w:rFonts w:ascii="Arial" w:hAnsi="Arial" w:cs="Arial" w:eastAsia="Arial"/><w:color w:val="4C4D4F"/><w:spacing w:val="-3"/></w:rPr><w:t>¼&quot;-28</w:t></w:r><w:r><w:rPr><w:rFonts w:ascii="Arial" w:hAnsi="Arial" w:cs="Arial" w:eastAsia="Arial"/><w:color w:val="4C4D4F"/></w:rPr><w:t> × </w:t></w:r><w:r><w:rPr><w:rFonts w:ascii="Arial" w:hAnsi="Arial" w:cs="Arial" w:eastAsia="Arial"/><w:color w:val="4C4D4F"/><w:spacing w:val="-4"/></w:rPr><w:t>⅝&quot;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button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head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sockets</w:t></w:r><w:r><w:rPr><w:rFonts w:ascii="Arial" w:hAnsi="Arial" w:cs="Arial" w:eastAsia="Arial"/></w:rPr></w:r></w:p><w:p><w:pPr><w:spacing w:after="0" w:line="240" w:lineRule="auto"/><w:jc w:val="left"/><w:rPr><w:rFonts w:ascii="Arial" w:hAnsi="Arial" w:cs="Arial" w:eastAsia="Arial"/></w:rPr><w:sectPr><w:headerReference w:type="default" r:id="rId11"/><w:headerReference w:type="even" r:id="rId12"/><w:pgSz w:w="12240" w:h="15840"/><w:pgMar w:header="630" w:footer="643" w:top="1080" w:bottom="840" w:left="880" w:right="34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2"/><w:rPr><w:rFonts w:ascii="Arial" w:hAnsi="Arial" w:cs="Arial" w:eastAsia="Arial"/><w:sz w:val="16"/><w:szCs w:val="16"/></w:rPr></w:pPr></w:p><w:p><w:pPr><w:pStyle w:val="Heading1"/><w:spacing w:line="240" w:lineRule="auto"/><w:ind w:right="0"/><w:jc w:val="left"/><w:rPr><w:b w:val="0"/><w:bCs w:val="0"/></w:rPr></w:pPr><w:r><w:rPr><w:color w:val="4F61AB"/><w:spacing w:val="-3"/></w:rPr><w:t>Teacher-led</w:t></w:r><w:r><w:rPr><w:color w:val="4F61AB"/><w:spacing w:val="-13"/></w:rPr><w:t> </w:t></w:r><w:r><w:rPr><w:color w:val="4F61AB"/></w:rPr><w:t>Activity</w:t></w:r><w:r><w:rPr><w:b w:val="0"/></w:rPr></w:r></w:p><w:p><w:pPr><w:pStyle w:val="BodyText"/><w:spacing w:line="284" w:lineRule="auto" w:before="124"/><w:ind w:left="1100" w:right="659" w:firstLine="0"/><w:jc w:val="left"/></w:pPr><w:r><w:rPr><w:color w:val="4C4D4F"/><w:spacing w:val="-1"/></w:rPr><w:t>Demonstrate</w:t></w:r><w:r><w:rPr><w:color w:val="4C4D4F"/><w:spacing w:val="-2"/></w:rPr><w:t> </w:t></w:r><w:r><w:rPr><w:color w:val="4C4D4F"/><w:spacing w:val="-1"/></w:rPr><w:t>the</w:t></w:r><w:r><w:rPr><w:color w:val="4C4D4F"/><w:spacing w:val="-2"/></w:rPr><w:t> </w:t></w:r><w:r><w:rPr><w:color w:val="4C4D4F"/><w:spacing w:val="-1"/></w:rPr><w:t>following</w:t></w:r><w:r><w:rPr><w:color w:val="4C4D4F"/><w:spacing w:val="-2"/></w:rPr><w:t> steps</w:t></w:r><w:r><w:rPr><w:color w:val="4C4D4F"/><w:spacing w:val="-1"/></w:rPr><w:t> to fabricate</w:t></w:r><w:r><w:rPr><w:color w:val="4C4D4F"/><w:spacing w:val="-2"/></w:rPr><w:t> </w:t></w:r><w:r><w:rPr><w:color w:val="4C4D4F"/></w:rPr><w:t>a</w:t></w:r><w:r><w:rPr><w:color w:val="4C4D4F"/><w:spacing w:val="-2"/></w:rPr><w:t> </w:t></w:r><w:r><w:rPr><w:color w:val="4C4D4F"/></w:rPr><w:t>multi-piece</w:t></w:r><w:r><w:rPr><w:color w:val="4C4D4F"/><w:spacing w:val="-2"/></w:rPr><w:t> steel</w:t></w:r><w:r><w:rPr><w:color w:val="4C4D4F"/><w:spacing w:val="-1"/></w:rPr><w:t> </w:t></w:r><w:r><w:rPr><w:color w:val="4C4D4F"/><w:spacing w:val="-2"/></w:rPr><w:t>vise.</w:t></w:r><w:r><w:rPr><w:color w:val="4C4D4F"/><w:spacing w:val="-1"/></w:rPr><w:t> Students will</w:t></w:r><w:r><w:rPr><w:color w:val="4C4D4F"/><w:spacing w:val="-2"/></w:rPr><w:t> </w:t></w:r><w:r><w:rPr><w:color w:val="4C4D4F"/><w:spacing w:val="-1"/></w:rPr><w:t>then</w:t></w:r><w:r><w:rPr><w:color w:val="4C4D4F"/><w:spacing w:val="-2"/></w:rPr><w:t> </w:t></w:r><w:r><w:rPr><w:color w:val="4C4D4F"/><w:spacing w:val="-1"/></w:rPr><w:t>each</w:t></w:r><w:r><w:rPr><w:color w:val="4C4D4F"/><w:spacing w:val="65"/></w:rPr><w:t> </w:t></w:r><w:r><w:rPr><w:color w:val="4C4D4F"/><w:spacing w:val="-2"/></w:rPr><w:t>make </w:t></w:r><w:r><w:rPr><w:color w:val="4C4D4F"/><w:spacing w:val="-1"/></w:rPr><w:t>their</w:t></w:r><w:r><w:rPr><w:color w:val="4C4D4F"/></w:rPr><w:t> </w:t></w:r><w:r><w:rPr><w:color w:val="4C4D4F"/><w:spacing w:val="-1"/></w:rPr><w:t>own</w:t></w:r><w:r><w:rPr><w:color w:val="4C4D4F"/><w:spacing w:val="-2"/></w:rPr><w:t> vise.</w:t></w:r><w:r><w:rPr/></w:r></w:p><w:p><w:pPr><w:spacing w:line="240" w:lineRule="auto" w:before="11"/><w:rPr><w:rFonts w:ascii="Arial" w:hAnsi="Arial" w:cs="Arial" w:eastAsia="Arial"/><w:sz w:val="20"/><w:szCs w:val="20"/></w:rPr></w:pPr></w:p><w:p><w:pPr><w:pStyle w:val="Heading2"/><w:spacing w:line="240" w:lineRule="auto"/><w:ind w:left="1100" w:right="0"/><w:jc w:val="left"/><w:rPr><w:b w:val="0"/><w:bCs w:val="0"/></w:rPr></w:pPr><w:r><w:rPr><w:color w:val="4F61AB"/><w:spacing w:val="-1"/></w:rPr><w:t>Bronze</w:t></w:r><w:r><w:rPr><w:color w:val="4F61AB"/><w:spacing w:val="-4"/></w:rPr><w:t> </w:t></w:r><w:r><w:rPr><w:color w:val="4F61AB"/><w:spacing w:val="4"/></w:rPr><w:t>¾-6</w:t></w:r><w:r><w:rPr><w:color w:val="4F61AB"/><w:spacing w:val="-4"/></w:rPr><w:t> </w:t></w:r><w:r><w:rPr><w:color w:val="4F61AB"/><w:spacing w:val="-1"/></w:rPr><w:t>Acme</w:t></w:r><w:r><w:rPr><w:color w:val="4F61AB"/><w:spacing w:val="-3"/></w:rPr><w:t> </w:t></w:r><w:r><w:rPr><w:color w:val="4F61AB"/><w:spacing w:val="-1"/></w:rPr><w:t>nut</w:t></w:r><w:r><w:rPr><w:b w:val="0"/></w:rPr></w:r></w:p><w:p><w:pPr><w:pStyle w:val="BodyText"/><w:numPr><w:ilvl w:val="0"/><w:numId w:val="5"/></w:numPr><w:tabs><w:tab w:pos="1440" w:val="left" w:leader="none"/></w:tabs><w:spacing w:line="284" w:lineRule="auto" w:before="132" w:after="0"/><w:ind w:left="1440" w:right="659" w:hanging="320"/><w:jc w:val="left"/></w:pPr><w:r><w:rPr><w:color w:val="4C4D4F"/><w:spacing w:val="-2"/></w:rPr><w:t>Face </w:t></w:r><w:r><w:rPr><w:color w:val="4C4D4F"/><w:spacing w:val="1"/></w:rPr><w:t>off</w:t></w:r><w:r><w:rPr><w:color w:val="4C4D4F"/><w:spacing w:val="-1"/></w:rPr><w:t> </w:t></w:r><w:r><w:rPr><w:color w:val="4C4D4F"/><w:spacing w:val="-2"/></w:rPr><w:t>end.</w:t></w:r><w:r><w:rPr><w:color w:val="4C4D4F"/><w:spacing w:val="-1"/></w:rPr><w:t> </w:t></w:r><w:r><w:rPr><w:color w:val="4C4D4F"/><w:spacing w:val="-6"/></w:rPr><w:t>T</w:t></w:r><w:r><w:rPr><w:color w:val="4C4D4F"/><w:spacing w:val="-5"/></w:rPr><w:t>urn</w:t></w:r><w:r><w:rPr><w:color w:val="4C4D4F"/><w:spacing w:val="-1"/></w:rPr><w:t> bronze</w:t></w:r><w:r><w:rPr><w:color w:val="4C4D4F"/><w:spacing w:val="-2"/></w:rPr><w:t> </w:t></w:r><w:r><w:rPr><w:color w:val="4C4D4F"/><w:spacing w:val="-1"/></w:rPr><w:t>to</w:t></w:r><w:r><w:rPr><w:color w:val="4C4D4F"/><w:spacing w:val="-2"/></w:rPr><w:t> </w:t></w:r><w:r><w:rPr><w:color w:val="4C4D4F"/><w:spacing w:val="-1"/></w:rPr><w:t>1.000 </w:t></w:r><w:r><w:rPr><w:color w:val="4C4D4F"/></w:rPr><w:t>×</w:t></w:r><w:r><w:rPr><w:color w:val="4C4D4F"/><w:spacing w:val="-1"/></w:rPr><w:t> </w:t></w:r><w:r><w:rPr><w:color w:val="4C4D4F"/><w:spacing w:val="-4"/></w:rPr><w:t>1</w:t></w:r><w:r><w:rPr><w:color w:val="4C4D4F"/><w:spacing w:val="-5"/></w:rPr><w:t>.</w:t></w:r><w:r><w:rPr><w:color w:val="4C4D4F"/><w:spacing w:val="-4"/></w:rPr><w:t>5</w:t></w:r><w:r><w:rPr><w:color w:val="4C4D4F"/><w:spacing w:val="-2"/></w:rPr><w:t> </w:t></w:r><w:r><w:rPr><w:color w:val="4C4D4F"/><w:spacing w:val="-1"/></w:rPr><w:t>long,</w:t></w:r><w:r><w:rPr><w:color w:val="4C4D4F"/></w:rPr><w:t> </w:t></w:r><w:r><w:rPr><w:color w:val="4C4D4F"/><w:spacing w:val="-3"/></w:rPr><w:t>leave</w:t></w:r><w:r><w:rPr><w:color w:val="4C4D4F"/><w:spacing w:val="-2"/></w:rPr><w:t> </w:t></w:r><w:r><w:rPr><w:color w:val="4C4D4F"/><w:position w:val="6"/><w:sz w:val="13"/><w:szCs w:val="13"/></w:rPr><w:t>3</w:t></w:r><w:r><w:rPr><w:rFonts w:ascii="Arial" w:hAnsi="Arial" w:cs="Arial" w:eastAsia="Arial"/><w:color w:val="4C4D4F"/></w:rPr><w:t>⁄</w:t></w:r><w:r><w:rPr><w:color w:val="4C4D4F"/><w:sz w:val="13"/><w:szCs w:val="13"/></w:rPr><w:t>16</w:t></w:r><w:r><w:rPr><w:color w:val="4C4D4F"/></w:rPr><w:t>&quot;</w:t></w:r><w:r><w:rPr><w:color w:val="4C4D4F"/><w:spacing w:val="-1"/></w:rPr><w:t> </w:t></w:r><w:r><w:rPr><w:color w:val="4C4D4F"/></w:rPr><w:t>× </w:t></w:r><w:r><w:rPr><w:color w:val="4C4D4F"/><w:spacing w:val="-1"/></w:rPr><w:t>1.2&quot; </w:t></w:r><w:r><w:rPr><w:color w:val="4C4D4F"/><w:spacing w:val="-2"/></w:rPr><w:t>diameter</w:t></w:r><w:r><w:rPr><w:color w:val="4C4D4F"/><w:spacing w:val="-1"/></w:rPr><w:t> shoulder</w:t></w:r><w:r><w:rPr><w:color w:val="4C4D4F"/></w:rPr><w:t> </w:t></w:r><w:r><w:rPr><w:color w:val="4C4D4F"/><w:spacing w:val="-1"/></w:rPr><w:t>at top</w:t></w:r><w:r><w:rPr><w:color w:val="4C4D4F"/><w:spacing w:val="-2"/></w:rPr><w:t> end,</w:t></w:r><w:r><w:rPr><w:color w:val="4C4D4F"/><w:spacing w:val="57"/><w:w w:val="99"/></w:rPr><w:t> </w:t></w:r><w:r><w:rPr><w:color w:val="4C4D4F"/><w:spacing w:val="1"/></w:rPr><w:t>part</w:t></w:r><w:r><w:rPr><w:color w:val="4C4D4F"/><w:spacing w:val="-3"/></w:rPr><w:t> </w:t></w:r><w:r><w:rPr><w:color w:val="4C4D4F"/><w:spacing w:val="-2"/></w:rPr><w:t>off.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2087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69.3pt;height:141.6pt;mso-position-horizontal-relative:char;mso-position-vertical-relative:line" coordorigin="0,0" coordsize="7386,2832"><v:shape style="position:absolute;left:0;top:0;width:3782;height:2832" type="#_x0000_t75" stroked="false"><v:imagedata r:id="rId13" o:title=""/></v:shape><v:shape style="position:absolute;left:3843;top:19;width:3542;height:2813" type="#_x0000_t75" stroked="false"><v:imagedata r:id="rId14" o:title=""/></v:shape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5"/></w:numPr><w:tabs><w:tab w:pos="1440" w:val="left" w:leader="none"/></w:tabs><w:spacing w:line="240" w:lineRule="auto" w:before="72" w:after="0"/><w:ind w:left="1440" w:right="0" w:hanging="320"/><w:jc w:val="left"/></w:pPr><w:r><w:rPr><w:color w:val="4C4D4F"/><w:spacing w:val="-2"/></w:rPr><w:t>Reverse nut</w:t></w:r><w:r><w:rPr><w:color w:val="4C4D4F"/></w:rPr><w:t> </w:t></w:r><w:r><w:rPr><w:color w:val="4C4D4F"/><w:spacing w:val="-1"/></w:rPr><w:t>in</w:t></w:r><w:r><w:rPr><w:color w:val="4C4D4F"/><w:spacing w:val="-2"/></w:rPr><w:t> </w:t></w:r><w:r><w:rPr><w:color w:val="4C4D4F"/><w:spacing w:val="-1"/></w:rPr><w:t>lathe chuck,</w:t></w:r><w:r><w:rPr><w:color w:val="4C4D4F"/></w:rPr><w:t> </w:t></w:r><w:r><w:rPr><w:color w:val="4C4D4F"/><w:spacing w:val="-1"/></w:rPr><w:t>centre</w:t></w:r><w:r><w:rPr><w:color w:val="4C4D4F"/><w:spacing w:val="-2"/></w:rPr><w:t> </w:t></w:r><w:r><w:rPr><w:color w:val="4C4D4F"/><w:spacing w:val="-1"/></w:rPr><w:t>drill,</w:t></w:r><w:r><w:rPr><w:color w:val="4C4D4F"/></w:rPr><w:t> </w:t></w:r><w:r><w:rPr><w:color w:val="4C4D4F"/><w:spacing w:val="-1"/></w:rPr><w:t>pilot</w:t></w:r><w:r><w:rPr><w:color w:val="4C4D4F"/></w:rPr><w:t> </w:t></w:r><w:r><w:rPr><w:color w:val="4C4D4F"/><w:spacing w:val="-1"/></w:rPr><w:t>drill</w:t></w:r><w:r><w:rPr><w:color w:val="4C4D4F"/><w:spacing w:val="-2"/></w:rPr><w:t> </w:t></w:r><w:r><w:rPr><w:color w:val="4C4D4F"/><w:spacing w:val="-1"/></w:rPr><w:t>at</w:t></w:r><w:r><w:rPr><w:color w:val="4C4D4F"/></w:rPr><w:t> </w:t></w:r><w:r><w:rPr><w:color w:val="4C4D4F"/><w:spacing w:val="-7"/></w:rPr><w:t>¼&quot;,</w:t></w:r><w:r><w:rPr><w:color w:val="4C4D4F"/><w:spacing w:val="-1"/></w:rPr><w:t> bore through at</w:t></w:r><w:r><w:rPr><w:color w:val="4C4D4F"/><w:spacing w:val="-2"/></w:rPr><w:t> </w:t></w:r><w:r><w:rPr><w:color w:val="4C4D4F"/><w:spacing w:val="-4"/><w:position w:val="6"/><w:sz w:val="13"/><w:szCs w:val="13"/></w:rPr><w:t>39</w:t></w:r><w:r><w:rPr><w:rFonts w:ascii="Arial" w:hAnsi="Arial" w:cs="Arial" w:eastAsia="Arial"/><w:color w:val="4C4D4F"/><w:spacing w:val="-4"/></w:rPr><w:t>⁄</w:t></w:r><w:r><w:rPr><w:color w:val="4C4D4F"/><w:spacing w:val="-4"/><w:sz w:val="13"/><w:szCs w:val="13"/></w:rPr><w:t>64</w:t></w:r><w:r><w:rPr><w:color w:val="4C4D4F"/><w:spacing w:val="-5"/></w:rPr><w:t>&quot;.</w:t></w:r><w:r><w:rPr/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3789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510018" cy="1645920"/><wp:effectExtent l="0" t="0" r="0" b="0"/><wp:docPr id="5" name="image5.png" descr=""/><wp:cNvGraphicFramePr><a:graphicFrameLocks noChangeAspect="1"/></wp:cNvGraphicFramePr><a:graphic><a:graphicData uri="http://schemas.openxmlformats.org/drawingml/2006/picture"><pic:pic><pic:nvPicPr><pic:cNvPr id="6" name="image5.png"/><pic:cNvPicPr/></pic:nvPicPr><pic:blipFill><a:blip r:embed="rId15" cstate="print"/><a:stretch><a:fillRect/></a:stretch></pic:blipFill><pic:spPr><a:xfrm><a:off x="0" y="0"/><a:ext cx="2510018" cy="1645920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spacing w:line="240" w:lineRule="auto" w:before="7"/><w:rPr><w:rFonts w:ascii="Arial" w:hAnsi="Arial" w:cs="Arial" w:eastAsia="Arial"/><w:sz w:val="17"/><w:szCs w:val="17"/></w:rPr></w:pPr></w:p><w:p><w:pPr><w:pStyle w:val="BodyText"/><w:numPr><w:ilvl w:val="0"/><w:numId w:val="5"/></w:numPr><w:tabs><w:tab w:pos="1440" w:val="left" w:leader="none"/></w:tabs><w:spacing w:line="284" w:lineRule="auto" w:before="0" w:after="0"/><w:ind w:left="1440" w:right="659" w:hanging="320"/><w:jc w:val="left"/></w:pPr><w:r><w:rPr><w:color w:val="4C4D4F"/><w:spacing w:val="-1"/></w:rPr><w:t>Set lathe</w:t></w:r><w:r><w:rPr><w:color w:val="4C4D4F"/><w:spacing w:val="-2"/></w:rPr><w:t> </w:t></w:r><w:r><w:rPr><w:color w:val="4C4D4F"/><w:spacing w:val="-1"/></w:rPr><w:t>feed</w:t></w:r><w:r><w:rPr><w:color w:val="4C4D4F"/><w:spacing w:val="-2"/></w:rPr><w:t> </w:t></w:r><w:r><w:rPr><w:color w:val="4C4D4F"/><w:spacing w:val="-1"/></w:rPr><w:t>to</w:t></w:r><w:r><w:rPr><w:color w:val="4C4D4F"/><w:spacing w:val="-2"/></w:rPr><w:t> </w:t></w:r><w:r><w:rPr><w:color w:val="4C4D4F"/></w:rPr><w:t>6</w:t></w:r><w:r><w:rPr><w:color w:val="4C4D4F"/><w:spacing w:val="-2"/></w:rPr><w:t> TPI,</w:t></w:r><w:r><w:rPr><w:color w:val="4C4D4F"/><w:spacing w:val="-1"/></w:rPr><w:t> </w:t></w:r><w:r><w:rPr><w:color w:val="4C4D4F"/><w:spacing w:val="-2"/></w:rPr><w:t>remove</w:t></w:r><w:r><w:rPr><w:color w:val="4C4D4F"/><w:spacing w:val="-1"/></w:rPr><w:t> tool</w:t></w:r><w:r><w:rPr><w:color w:val="4C4D4F"/><w:spacing w:val="-2"/></w:rPr><w:t> </w:t></w:r><w:r><w:rPr><w:color w:val="4C4D4F"/><w:spacing w:val="-1"/></w:rPr><w:t>post, </w:t></w:r><w:r><w:rPr><w:color w:val="4C4D4F"/><w:spacing w:val="-2"/></w:rPr><w:t>set</w:t></w:r><w:r><w:rPr><w:color w:val="4C4D4F"/><w:spacing w:val="-1"/></w:rPr><w:t> </w:t></w:r><w:r><w:rPr><w:color w:val="4C4D4F"/></w:rPr><w:t>rpm</w:t></w:r><w:r><w:rPr><w:color w:val="4C4D4F"/><w:spacing w:val="-1"/></w:rPr><w:t> to</w:t></w:r><w:r><w:rPr><w:color w:val="4C4D4F"/><w:spacing w:val="-2"/></w:rPr><w:t> </w:t></w:r><w:r><w:rPr><w:color w:val="4C4D4F"/><w:spacing w:val="-1"/></w:rPr><w:t>about 50,</w:t></w:r><w:r><w:rPr><w:color w:val="4C4D4F"/></w:rPr><w:t> </w:t></w:r><w:r><w:rPr><w:color w:val="4C4D4F"/><w:spacing w:val="-1"/></w:rPr><w:t>align</w:t></w:r><w:r><w:rPr><w:color w:val="4C4D4F"/><w:spacing w:val="-2"/></w:rPr><w:t> </w:t></w:r><w:r><w:rPr><w:color w:val="4C4D4F"/><w:spacing w:val="-1"/></w:rPr><w:t>tandem Acme</w:t></w:r><w:r><w:rPr><w:color w:val="4C4D4F"/><w:spacing w:val="-2"/></w:rPr><w:t> </w:t></w:r><w:r><w:rPr><w:color w:val="4C4D4F"/><w:spacing w:val="4"/></w:rPr><w:t>¾-6</w:t></w:r><w:r><w:rPr><w:color w:val="4C4D4F"/><w:spacing w:val="-2"/></w:rPr><w:t> </w:t></w:r><w:r><w:rPr><w:color w:val="4C4D4F"/></w:rPr><w:t>tap</w:t></w:r><w:r><w:rPr><w:color w:val="4C4D4F"/><w:spacing w:val="53"/></w:rPr><w:t> </w:t></w:r><w:r><w:rPr><w:color w:val="4C4D4F"/><w:spacing w:val="-1"/></w:rPr><w:t>with</w:t></w:r><w:r><w:rPr><w:color w:val="4C4D4F"/><w:spacing w:val="-2"/></w:rPr><w:t> live</w:t></w:r><w:r><w:rPr><w:color w:val="4C4D4F"/><w:spacing w:val="-1"/></w:rPr><w:t> centre</w:t></w:r><w:r><w:rPr><w:color w:val="4C4D4F"/><w:spacing w:val="-2"/></w:rPr><w:t> </w:t></w:r><w:r><w:rPr><w:color w:val="4C4D4F"/><w:spacing w:val="-1"/></w:rPr><w:t>in tailstock, turn </w:t></w:r><w:r><w:rPr><w:color w:val="4C4D4F"/></w:rPr><w:t>3</w:t></w:r><w:r><w:rPr><w:color w:val="4C4D4F"/><w:spacing w:val="-2"/></w:rPr><w:t> revolutions</w:t></w:r><w:r><w:rPr><w:color w:val="4C4D4F"/></w:rPr><w:t> </w:t></w:r><w:r><w:rPr><w:color w:val="4C4D4F"/><w:spacing w:val="-3"/></w:rPr><w:t>by</w:t></w:r><w:r><w:rPr><w:color w:val="4C4D4F"/><w:spacing w:val="-1"/></w:rPr><w:t> </w:t></w:r><w:r><w:rPr><w:color w:val="4C4D4F"/><w:spacing w:val="-2"/></w:rPr><w:t>hand,</w:t></w:r><w:r><w:rPr><w:color w:val="4C4D4F"/></w:rPr><w:t> </w:t></w:r><w:r><w:rPr><w:color w:val="4C4D4F"/><w:spacing w:val="-2"/></w:rPr><w:t>keeping </w:t></w:r><w:r><w:rPr><w:color w:val="4C4D4F"/></w:rPr><w:t>tap</w:t></w:r><w:r><w:rPr><w:color w:val="4C4D4F"/><w:spacing w:val="-1"/></w:rPr><w:t> in</w:t></w:r><w:r><w:rPr><w:color w:val="4C4D4F"/><w:spacing w:val="-2"/></w:rPr><w:t> </w:t></w:r><w:r><w:rPr><w:color w:val="4C4D4F"/></w:rPr><w:t>contact </w:t></w:r><w:r><w:rPr><w:color w:val="4C4D4F"/><w:spacing w:val="-1"/></w:rPr><w:t>with</w:t></w:r><w:r><w:rPr><w:color w:val="4C4D4F"/><w:spacing w:val="-2"/></w:rPr><w:t> live</w:t></w:r><w:r><w:rPr><w:color w:val="4C4D4F"/><w:spacing w:val="-1"/></w:rPr><w:t> centre</w:t></w:r><w:r><w:rPr><w:color w:val="4C4D4F"/><w:spacing w:val="79"/></w:rPr><w:t> </w:t></w:r><w:r><w:rPr><w:color w:val="4C4D4F"/><w:spacing w:val="-1"/></w:rPr><w:t>while running</w:t></w:r><w:r><w:rPr><w:color w:val="4C4D4F"/><w:spacing w:val="-2"/></w:rPr><w:t> </w:t></w:r><w:r><w:rPr><w:color w:val="4C4D4F"/><w:spacing w:val="-1"/></w:rPr><w:t>through.</w:t></w:r><w:r><w:rPr><w:color w:val="4C4D4F"/></w:rPr><w:t> </w:t></w:r><w:r><w:rPr><w:color w:val="4C4D4F"/><w:spacing w:val="-1"/></w:rPr><w:t>Posi-drive</w:t></w:r><w:r><w:rPr><w:color w:val="4C4D4F"/><w:spacing w:val="-2"/></w:rPr><w:t> </w:t></w:r><w:r><w:rPr><w:color w:val="4C4D4F"/><w:spacing w:val="-1"/></w:rPr><w:t>with </w:t></w:r><w:r><w:rPr><w:color w:val="4C4D4F"/></w:rPr><w:t>tap</w:t></w:r><w:r><w:rPr><w:color w:val="4C4D4F"/><w:spacing w:val="-2"/></w:rPr><w:t> </w:t></w:r><w:r><w:rPr><w:color w:val="4C4D4F"/><w:spacing w:val="-1"/></w:rPr><w:t>bar</w:t></w:r><w:r><w:rPr><w:color w:val="4C4D4F"/></w:rPr><w:t> or</w:t></w:r><w:r><w:rPr><w:color w:val="4C4D4F"/><w:spacing w:val="-1"/></w:rPr><w:t> wrench.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3711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607770" cy="1681924"/><wp:effectExtent l="0" t="0" r="0" b="0"/><wp:docPr id="7" name="image6.png" descr=""/><wp:cNvGraphicFramePr><a:graphicFrameLocks noChangeAspect="1"/></wp:cNvGraphicFramePr><a:graphic><a:graphicData uri="http://schemas.openxmlformats.org/drawingml/2006/picture"><pic:pic><pic:nvPicPr><pic:cNvPr id="8" name="image6.png"/><pic:cNvPicPr/></pic:nvPicPr><pic:blipFill><a:blip r:embed="rId16" cstate="print"/><a:stretch><a:fillRect/></a:stretch></pic:blipFill><pic:spPr><a:xfrm><a:off x="0" y="0"/><a:ext cx="2607770" cy="1681924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pgSz w:w="12240" w:h="15840"/><w:pgMar w:header="630" w:footer="643" w:top="1080" w:bottom="840" w:left="340" w:right="88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10"/><w:rPr><w:rFonts w:ascii="Arial" w:hAnsi="Arial" w:cs="Arial" w:eastAsia="Arial"/><w:sz w:val="26"/><w:szCs w:val="26"/></w:rPr></w:pPr></w:p><w:p><w:pPr><w:spacing w:line="200" w:lineRule="atLeast"/><w:ind w:left="1547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69.3pt;height:136.8pt;mso-position-horizontal-relative:char;mso-position-vertical-relative:line" coordorigin="0,0" coordsize="7386,2736"><v:shape style="position:absolute;left:0;top:48;width:3600;height:2688" type="#_x0000_t75" stroked="false"><v:imagedata r:id="rId17" o:title=""/></v:shape><v:shape style="position:absolute;left:3661;top:0;width:3724;height:2736" type="#_x0000_t75" stroked="false"><v:imagedata r:id="rId18" o:title=""/></v:shape></v:group></w:pict></w:r><w:r><w:rPr><w:rFonts w:ascii="Arial" w:hAnsi="Arial" w:cs="Arial" w:eastAsia="Arial"/><w:sz w:val="20"/><w:szCs w:val="20"/></w:rPr></w:r></w:p><w:p><w:pPr><w:spacing w:line="240" w:lineRule="auto" w:before="6"/><w:rPr><w:rFonts w:ascii="Arial" w:hAnsi="Arial" w:cs="Arial" w:eastAsia="Arial"/><w:sz w:val="12"/><w:szCs w:val="12"/></w:rPr></w:pPr></w:p><w:p><w:pPr><w:spacing w:before="77"/><w:ind w:left="3448" w:right="0" w:firstLine="0"/><w:jc w:val="left"/><w:rPr><w:rFonts w:ascii="Arial" w:hAnsi="Arial" w:cs="Arial" w:eastAsia="Arial"/><w:sz w:val="18"/><w:szCs w:val="18"/></w:rPr></w:pPr><w:r><w:rPr><w:rFonts w:ascii="Arial"/><w:color w:val="231F20"/><w:spacing w:val="-1"/><w:sz w:val="18"/></w:rPr><w:t>Completed</w:t></w:r><w:r><w:rPr><w:rFonts w:ascii="Arial"/><w:color w:val="231F20"/><w:sz w:val="18"/></w:rPr><w:t> </w:t></w:r><w:r><w:rPr><w:rFonts w:ascii="Arial"/><w:color w:val="231F20"/><w:spacing w:val="-1"/><w:sz w:val="18"/></w:rPr><w:t>bronze</w:t></w:r><w:r><w:rPr><w:rFonts w:ascii="Arial"/><w:color w:val="231F20"/><w:sz w:val="18"/></w:rPr><w:t> </w:t></w:r><w:r><w:rPr><w:rFonts w:ascii="Arial"/><w:color w:val="231F20"/><w:spacing w:val="-1"/><w:sz w:val="18"/></w:rPr><w:t>nut</w:t></w:r><w:r><w:rPr><w:rFonts w:ascii="Arial"/><w:color w:val="231F20"/><w:sz w:val="18"/></w:rPr><w:t> </w:t></w:r><w:r><w:rPr><w:rFonts w:ascii="Arial"/><w:color w:val="231F20"/><w:spacing w:val="-1"/><w:sz w:val="18"/></w:rPr><w:t>with</w:t></w:r><w:r><w:rPr><w:rFonts w:ascii="Arial"/><w:color w:val="231F20"/><w:sz w:val="18"/></w:rPr><w:t> chamfered</w:t></w:r><w:r><w:rPr><w:rFonts w:ascii="Arial"/><w:color w:val="231F20"/><w:spacing w:val="-1"/><w:sz w:val="18"/></w:rPr><w:t> edges</w:t></w:r><w:r><w:rPr><w:rFonts w:ascii="Arial"/><w:sz w:val="18"/></w:rPr></w:r></w:p><w:p><w:pPr><w:spacing w:line="240" w:lineRule="auto" w:before="5"/><w:rPr><w:rFonts w:ascii="Arial" w:hAnsi="Arial" w:cs="Arial" w:eastAsia="Arial"/><w:sz w:val="27"/><w:szCs w:val="27"/></w:rPr></w:pPr></w:p><w:p><w:pPr><w:pStyle w:val="Heading2"/><w:spacing w:line="240" w:lineRule="auto" w:before="69"/><w:ind w:left="560" w:right="0"/><w:jc w:val="left"/><w:rPr><w:b w:val="0"/><w:bCs w:val="0"/></w:rPr></w:pPr><w:r><w:rPr><w:color w:val="4F61AB"/><w:spacing w:val="-1"/></w:rPr><w:t>Spindle</w:t></w:r><w:r><w:rPr><w:b w:val="0"/></w:rPr></w:r></w:p><w:p><w:pPr><w:pStyle w:val="BodyText"/><w:spacing w:line="240" w:lineRule="auto" w:before="132"/><w:ind w:left="580" w:right="0" w:firstLine="0"/><w:jc w:val="left"/><w:rPr><w:rFonts w:ascii="Arial" w:hAnsi="Arial" w:cs="Arial" w:eastAsia="Arial"/></w:rPr></w:pPr><w:r><w:rPr><w:color w:val="4C4D4F"/><w:spacing w:val="-7"/></w:rPr><w:t>1.</w:t></w:r><w:r><w:rPr><w:color w:val="4C4D4F"/></w:rPr><w:t> </w:t></w:r><w:r><w:rPr><w:color w:val="4C4D4F"/><w:spacing w:val="25"/></w:rPr><w:t> </w:t></w:r><w:r><w:rPr><w:rFonts w:ascii="Arial" w:hAnsi="Arial" w:cs="Arial" w:eastAsia="Arial"/><w:color w:val="4C4D4F"/><w:spacing w:val="-3"/></w:rPr><w:t>0.750</w:t></w:r><w:r><w:rPr><w:rFonts w:ascii="Arial" w:hAnsi="Arial" w:cs="Arial" w:eastAsia="Arial"/><w:color w:val="4C4D4F"/></w:rPr><w:t> HRMS × </w:t></w:r><w:r><w:rPr><w:rFonts w:ascii="Arial" w:hAnsi="Arial" w:cs="Arial" w:eastAsia="Arial"/><w:color w:val="4C4D4F"/><w:spacing w:val="-4"/></w:rPr><w:t>13&quot;</w:t></w:r><w:r><w:rPr><w:rFonts w:ascii="Arial" w:hAnsi="Arial" w:cs="Arial" w:eastAsia="Arial"/></w:rPr></w:r></w:p><w:p><w:pPr><w:spacing w:line="240" w:lineRule="auto" w:before="9"/><w:rPr><w:rFonts w:ascii="Arial" w:hAnsi="Arial" w:cs="Arial" w:eastAsia="Arial"/><w:sz w:val="19"/><w:szCs w:val="19"/></w:rPr></w:pPr></w:p><w:p><w:pPr><w:pStyle w:val="BodyText"/><w:spacing w:line="240" w:lineRule="auto" w:before="0"/><w:ind w:left="920" w:right="0" w:firstLine="0"/><w:jc w:val="left"/></w:pPr><w:r><w:rPr><w:color w:val="4C4D4F"/><w:spacing w:val="-2"/></w:rPr><w:t>Faced </w:t></w:r><w:r><w:rPr><w:color w:val="4C4D4F"/><w:spacing w:val="-1"/></w:rPr><w:t>and</w:t></w:r><w:r><w:rPr><w:color w:val="4C4D4F"/><w:spacing w:val="-2"/></w:rPr><w:t> </w:t></w:r><w:r><w:rPr><w:color w:val="4C4D4F"/><w:spacing w:val="-1"/></w:rPr><w:t>centre drilled</w:t></w:r><w:r><w:rPr><w:color w:val="4C4D4F"/><w:spacing w:val="-2"/></w:rPr><w:t> </w:t></w:r><w:r><w:rPr><w:color w:val="4C4D4F"/><w:spacing w:val="-1"/></w:rPr><w:t>both ends</w:t></w:r><w:r><w:rPr/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3257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517647" cy="1761744"/><wp:effectExtent l="0" t="0" r="0" b="0"/><wp:docPr id="9" name="image9.png" descr=""/><wp:cNvGraphicFramePr><a:graphicFrameLocks noChangeAspect="1"/></wp:cNvGraphicFramePr><a:graphic><a:graphicData uri="http://schemas.openxmlformats.org/drawingml/2006/picture"><pic:pic><pic:nvPicPr><pic:cNvPr id="10" name="image9.png"/><pic:cNvPicPr/></pic:nvPicPr><pic:blipFill><a:blip r:embed="rId19" cstate="print"/><a:stretch><a:fillRect/></a:stretch></pic:blipFill><pic:spPr><a:xfrm><a:off x="0" y="0"/><a:ext cx="2517647" cy="1761744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numPr><w:ilvl w:val="0"/><w:numId w:val="6"/></w:numPr><w:tabs><w:tab w:pos="900" w:val="left" w:leader="none"/></w:tabs><w:spacing w:line="240" w:lineRule="auto" w:before="183" w:after="0"/><w:ind w:left="1440" w:right="0" w:hanging="860"/><w:jc w:val="left"/></w:pPr><w:r><w:rPr><w:color w:val="4C4D4F"/></w:rPr><w:t>One</w:t></w:r><w:r><w:rPr><w:color w:val="4C4D4F"/><w:spacing w:val="-2"/></w:rPr><w:t> </w:t></w:r><w:r><w:rPr><w:color w:val="4C4D4F"/><w:spacing w:val="-1"/></w:rPr><w:t>end</w:t></w:r><w:r><w:rPr><w:color w:val="4C4D4F"/><w:spacing w:val="-2"/></w:rPr><w:t> </w:t></w:r><w:r><w:rPr><w:color w:val="4C4D4F"/><w:spacing w:val="-1"/></w:rPr><w:t>turned</w:t></w:r><w:r><w:rPr><w:color w:val="4C4D4F"/><w:spacing w:val="-2"/></w:rPr><w:t> </w:t></w:r><w:r><w:rPr><w:color w:val="4C4D4F"/><w:spacing w:val="-1"/></w:rPr><w:t>to</w:t></w:r><w:r><w:rPr><w:color w:val="4C4D4F"/><w:spacing w:val="-2"/></w:rPr><w:t> </w:t></w:r><w:r><w:rPr><w:color w:val="4C4D4F"/></w:rPr><w:t>0.500</w:t></w:r><w:r><w:rPr><w:color w:val="4C4D4F"/><w:spacing w:val="-2"/></w:rPr><w:t> </w:t></w:r><w:r><w:rPr><w:color w:val="4C4D4F"/></w:rPr><w:t>D</w:t></w:r><w:r><w:rPr><w:color w:val="4C4D4F"/><w:spacing w:val="-1"/></w:rPr><w:t> </w:t></w:r><w:r><w:rPr><w:color w:val="4C4D4F"/></w:rPr><w:t>×</w:t></w:r><w:r><w:rPr><w:color w:val="4C4D4F"/><w:spacing w:val="-1"/></w:rPr><w:t> </w:t></w:r><w:r><w:rPr><w:color w:val="4C4D4F"/></w:rPr><w:t>¾</w:t></w:r><w:r><w:rPr><w:color w:val="4C4D4F"/><w:spacing w:val="-1"/></w:rPr><w:t> long</w:t></w:r><w:r><w:rPr/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1547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69.3pt;height:137.75pt;mso-position-horizontal-relative:char;mso-position-vertical-relative:line" coordorigin="0,0" coordsize="7386,2755"><v:shape style="position:absolute;left:0;top:0;width:3600;height:2755" type="#_x0000_t75" stroked="false"><v:imagedata r:id="rId20" o:title=""/></v:shape><v:shape style="position:absolute;left:3661;top:10;width:3724;height:2745" type="#_x0000_t75" stroked="false"><v:imagedata r:id="rId21" o:title=""/></v:shape></v:group></w:pict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pgSz w:w="12240" w:h="15840"/><w:pgMar w:header="630" w:footer="643" w:top="1080" w:bottom="840" w:left="880" w:right="34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7"/><w:rPr><w:rFonts w:ascii="Arial" w:hAnsi="Arial" w:cs="Arial" w:eastAsia="Arial"/><w:sz w:val="16"/><w:szCs w:val="16"/></w:rPr></w:pPr></w:p><w:p><w:pPr><w:pStyle w:val="BodyText"/><w:numPr><w:ilvl w:val="0"/><w:numId w:val="6"/></w:numPr><w:tabs><w:tab w:pos="1440" w:val="left" w:leader="none"/></w:tabs><w:spacing w:line="284" w:lineRule="auto" w:before="72" w:after="0"/><w:ind w:left="1440" w:right="777" w:hanging="320"/><w:jc w:val="left"/></w:pPr><w:r><w:rPr><w:rFonts w:ascii="Arial" w:hAnsi="Arial" w:cs="Arial" w:eastAsia="Arial"/><w:color w:val="4C4D4F"/><w:spacing w:val="-5"/></w:rPr><w:t>Turn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spindle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to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0.740+/–0.002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diameter</w:t></w:r><w:r><w:rPr><w:rFonts w:ascii="Arial" w:hAnsi="Arial" w:cs="Arial" w:eastAsia="Arial"/><w:color w:val="4C4D4F"/></w:rPr><w:t> × 6.5¾ </w:t></w:r><w:r><w:rPr><w:rFonts w:ascii="Arial" w:hAnsi="Arial" w:cs="Arial" w:eastAsia="Arial"/><w:color w:val="4C4D4F"/><w:spacing w:val="-1"/></w:rPr><w:t>long.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Beginning</w:t></w:r><w:r><w:rPr><w:rFonts w:ascii="Arial" w:hAnsi="Arial" w:cs="Arial" w:eastAsia="Arial"/><w:color w:val="4C4D4F"/></w:rPr><w:t> from </w:t></w:r><w:r><w:rPr><w:rFonts w:ascii="Arial" w:hAnsi="Arial" w:cs="Arial" w:eastAsia="Arial"/><w:color w:val="4C4D4F"/><w:spacing w:val="-1"/></w:rPr><w:t>the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3"/></w:rPr><w:t>shoulder,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cut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relief</w:t></w:r><w:r><w:rPr><w:rFonts w:ascii="Arial" w:hAnsi="Arial" w:cs="Arial" w:eastAsia="Arial"/><w:color w:val="4C4D4F"/><w:spacing w:val="57"/></w:rPr><w:t> </w:t></w:r><w:r><w:rPr><w:color w:val="4C4D4F"/><w:spacing w:val="-2"/></w:rPr><w:t>groove 0.070&quot;</w:t></w:r><w:r><w:rPr><w:color w:val="4C4D4F"/><w:spacing w:val="-1"/></w:rPr><w:t> deep </w:t></w:r><w:r><w:rPr><w:color w:val="4C4D4F"/></w:rPr><w:t>×</w:t></w:r><w:r><w:rPr><w:color w:val="4C4D4F"/><w:spacing w:val="-1"/></w:rPr><w:t> </w:t></w:r><w:r><w:rPr><w:color w:val="4C4D4F"/><w:spacing w:val="-6"/></w:rPr><w:t>0</w:t></w:r><w:r><w:rPr><w:color w:val="4C4D4F"/><w:spacing w:val="-7"/></w:rPr><w:t>.</w:t></w:r><w:r><w:rPr><w:color w:val="4C4D4F"/><w:spacing w:val="-6"/></w:rPr><w:t>150</w:t></w:r><w:r><w:rPr><w:color w:val="4C4D4F"/><w:spacing w:val="-7"/></w:rPr><w:t>&quot;</w:t></w:r><w:r><w:rPr><w:color w:val="4C4D4F"/></w:rPr><w:t> </w:t></w:r><w:r><w:rPr><w:color w:val="4C4D4F"/><w:spacing w:val="-1"/></w:rPr><w:t>wide.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2178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60.15pt;height:131.550pt;mso-position-horizontal-relative:char;mso-position-vertical-relative:line" coordorigin="0,0" coordsize="7203,2631"><v:shape style="position:absolute;left:0;top:0;width:3600;height:2630" type="#_x0000_t75" stroked="false"><v:imagedata r:id="rId22" o:title=""/></v:shape><v:shape style="position:absolute;left:3661;top:0;width:3542;height:2630" type="#_x0000_t75" stroked="false"><v:imagedata r:id="rId23" o:title=""/></v:shape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6"/></w:numPr><w:tabs><w:tab w:pos="1440" w:val="left" w:leader="none"/></w:tabs><w:spacing w:line="240" w:lineRule="auto" w:before="72" w:after="0"/><w:ind w:left="1440" w:right="0" w:hanging="320"/><w:jc w:val="left"/></w:pPr><w:r><w:rPr><w:color w:val="4C4D4F"/><w:spacing w:val="-1"/></w:rPr><w:t>Cutting</w:t></w:r><w:r><w:rPr><w:color w:val="4C4D4F"/><w:spacing w:val="-3"/></w:rPr><w:t> </w:t></w:r><w:r><w:rPr><w:color w:val="4C4D4F"/><w:spacing w:val="-1"/></w:rPr><w:t>Acme</w:t></w:r><w:r><w:rPr><w:color w:val="4C4D4F"/><w:spacing w:val="-2"/></w:rPr><w:t> </w:t></w:r><w:r><w:rPr><w:color w:val="4C4D4F"/><w:spacing w:val="4"/></w:rPr><w:t>¾-6</w:t></w:r><w:r><w:rPr><w:color w:val="4C4D4F"/><w:spacing w:val="-3"/></w:rPr><w:t> </w:t></w:r><w:r><w:rPr><w:color w:val="4C4D4F"/></w:rPr><w:t>×</w:t></w:r><w:r><w:rPr><w:color w:val="4C4D4F"/><w:spacing w:val="-1"/></w:rPr><w:t> 6.5&quot;</w:t></w:r><w:r><w:rPr><w:color w:val="4C4D4F"/><w:spacing w:val="-2"/></w:rPr><w:t> </w:t></w:r><w:r><w:rPr><w:color w:val="4C4D4F"/><w:spacing w:val="-1"/></w:rPr><w:t>long</w:t></w:r><w:r><w:rPr/></w:r></w:p><w:p><w:pPr><w:spacing w:line="240" w:lineRule="auto" w:before="9"/><w:rPr><w:rFonts w:ascii="Arial" w:hAnsi="Arial" w:cs="Arial" w:eastAsia="Arial"/><w:sz w:val="19"/><w:szCs w:val="19"/></w:rPr></w:pPr></w:p><w:p><w:pPr><w:pStyle w:val="BodyText"/><w:spacing w:line="240" w:lineRule="auto" w:before="0"/><w:ind w:left="1460" w:right="0" w:firstLine="0"/><w:jc w:val="left"/></w:pPr><w:r><w:rPr><w:color w:val="4C4D4F"/><w:spacing w:val="-1"/></w:rPr><w:t>Set lathe</w:t></w:r><w:r><w:rPr><w:color w:val="4C4D4F"/><w:spacing w:val="-2"/></w:rPr><w:t> </w:t></w:r><w:r><w:rPr><w:color w:val="4C4D4F"/><w:spacing w:val="-1"/></w:rPr><w:t>to about </w:t></w:r><w:r><w:rPr><w:color w:val="4C4D4F"/><w:spacing w:val="-3"/></w:rPr><w:t>150</w:t></w:r><w:r><w:rPr><w:color w:val="4C4D4F"/><w:spacing w:val="-1"/></w:rPr><w:t> rpm, gear</w:t></w:r><w:r><w:rPr><w:color w:val="4C4D4F"/></w:rPr><w:t> </w:t></w:r><w:r><w:rPr><w:color w:val="4C4D4F"/><w:spacing w:val="-2"/></w:rPr><w:t>box</w:t></w:r><w:r><w:rPr><w:color w:val="4C4D4F"/><w:spacing w:val="-1"/></w:rPr><w:t> to</w:t></w:r><w:r><w:rPr><w:color w:val="4C4D4F"/><w:spacing w:val="-2"/></w:rPr><w:t> </w:t></w:r><w:r><w:rPr><w:color w:val="4C4D4F"/></w:rPr><w:t>6</w:t></w:r><w:r><w:rPr><w:color w:val="4C4D4F"/><w:spacing w:val="-1"/></w:rPr><w:t> </w:t></w:r><w:r><w:rPr><w:color w:val="4C4D4F"/><w:spacing w:val="-2"/></w:rPr><w:t>TPI,</w:t></w:r><w:r><w:rPr><w:color w:val="4C4D4F"/><w:spacing w:val="-1"/></w:rPr><w:t> compound slide</w:t></w:r><w:r><w:rPr><w:color w:val="4C4D4F"/><w:spacing w:val="-2"/></w:rPr><w:t> </w:t></w:r><w:r><w:rPr><w:color w:val="4C4D4F"/><w:spacing w:val="-1"/></w:rPr><w:t>at</w:t></w:r><w:r><w:rPr><w:color w:val="4C4D4F"/></w:rPr><w:t> </w:t></w:r><w:r><w:rPr><w:color w:val="4C4D4F"/><w:spacing w:val="-4"/></w:rPr><w:t>14</w:t></w:r><w:r><w:rPr><w:color w:val="4C4D4F"/><w:spacing w:val="-5"/></w:rPr><w:t>.</w:t></w:r><w:r><w:rPr><w:color w:val="4C4D4F"/><w:spacing w:val="-4"/></w:rPr><w:t>5</w:t></w:r><w:r><w:rPr><w:color w:val="4C4D4F"/><w:spacing w:val="-2"/></w:rPr><w:t> </w:t></w:r><w:r><w:rPr><w:color w:val="4C4D4F"/><w:spacing w:val="-1"/></w:rPr><w:t>degrees.</w:t></w:r><w:r><w:rPr/></w:r></w:p><w:p><w:pPr><w:spacing w:line="240" w:lineRule="auto" w:before="9"/><w:rPr><w:rFonts w:ascii="Arial" w:hAnsi="Arial" w:cs="Arial" w:eastAsia="Arial"/><w:sz w:val="19"/><w:szCs w:val="19"/></w:rPr></w:pPr></w:p><w:p><w:pPr><w:pStyle w:val="BodyText"/><w:spacing w:line="284" w:lineRule="auto" w:before="0"/><w:ind w:left="1460" w:right="659" w:firstLine="0"/><w:jc w:val="left"/><w:rPr><w:rFonts w:ascii="Arial" w:hAnsi="Arial" w:cs="Arial" w:eastAsia="Arial"/></w:rPr></w:pPr><w:r><w:rPr><w:color w:val="4C4D4F"/><w:spacing w:val="-1"/></w:rPr><w:t>First cut</w:t></w:r><w:r><w:rPr><w:color w:val="4C4D4F"/></w:rPr><w:t> </w:t></w:r><w:r><w:rPr><w:color w:val="4C4D4F"/><w:spacing w:val="-1"/></w:rPr><w:t>at </w:t></w:r><w:r><w:rPr><w:color w:val="4C4D4F"/><w:spacing w:val="-2"/></w:rPr><w:t>0.025”</w:t></w:r><w:r><w:rPr><w:color w:val="4C4D4F"/></w:rPr><w:t> </w:t></w:r><w:r><w:rPr><w:color w:val="4C4D4F"/><w:spacing w:val="-1"/></w:rPr><w:t>deep</w:t></w:r><w:r><w:rPr><w:color w:val="4C4D4F"/><w:spacing w:val="-2"/></w:rPr><w:t> </w:t></w:r><w:r><w:rPr><w:color w:val="4C4D4F"/></w:rPr><w:t>on</w:t></w:r><w:r><w:rPr><w:color w:val="4C4D4F"/><w:spacing w:val="-1"/></w:rPr><w:t> compound</w:t></w:r><w:r><w:rPr><w:color w:val="4C4D4F"/><w:spacing w:val="-2"/></w:rPr><w:t> </w:t></w:r><w:r><w:rPr><w:color w:val="4C4D4F"/><w:spacing w:val="-1"/></w:rPr><w:t>engage threading</w:t></w:r><w:r><w:rPr><w:color w:val="4C4D4F"/><w:spacing w:val="-2"/></w:rPr><w:t> </w:t></w:r><w:r><w:rPr><w:color w:val="4C4D4F"/><w:spacing w:val="-1"/></w:rPr><w:t>dial at appropriate increment</w:t></w:r><w:r><w:rPr><w:color w:val="4C4D4F"/></w:rPr><w:t> </w:t></w:r><w:r><w:rPr><w:color w:val="4C4D4F"/><w:spacing w:val="-1"/></w:rPr><w:t>for </w:t></w:r><w:r><w:rPr><w:color w:val="4C4D4F"/></w:rPr><w:t>a</w:t></w:r><w:r><w:rPr><w:color w:val="4C4D4F"/><w:spacing w:val="-1"/></w:rPr><w:t> </w:t></w:r><w:r><w:rPr><w:color w:val="4C4D4F"/></w:rPr><w:t>6</w:t></w:r><w:r><w:rPr><w:color w:val="4C4D4F"/><w:spacing w:val="41"/></w:rPr><w:t> </w:t></w:r><w:r><w:rPr><w:rFonts w:ascii="Arial" w:hAnsi="Arial" w:cs="Arial" w:eastAsia="Arial"/><w:color w:val="4C4D4F"/><w:spacing w:val="-2"/></w:rPr><w:t>TPI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thread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as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per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lathe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make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model.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Use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Sulflo</w:t></w:r><w:r><w:rPr><w:rFonts w:ascii="Arial" w:hAnsi="Arial" w:cs="Arial" w:eastAsia="Arial"/><w:color w:val="4C4D4F"/></w:rPr><w:t> or </w:t></w:r><w:r><w:rPr><w:rFonts w:ascii="Arial" w:hAnsi="Arial" w:cs="Arial" w:eastAsia="Arial"/><w:color w:val="4C4D4F"/><w:spacing w:val="-2"/></w:rPr><w:t>equivalent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heavy</w:t></w:r><w:r><w:rPr><w:rFonts w:ascii="Arial" w:hAnsi="Arial" w:cs="Arial" w:eastAsia="Arial"/><w:color w:val="4C4D4F"/></w:rPr><w:t> duty cutting </w:t></w:r><w:r><w:rPr><w:rFonts w:ascii="Arial" w:hAnsi="Arial" w:cs="Arial" w:eastAsia="Arial"/><w:color w:val="4C4D4F"/><w:spacing w:val="-1"/></w:rPr><w:t>fluid.</w:t></w:r><w:r><w:rPr><w:rFonts w:ascii="Arial" w:hAnsi="Arial" w:cs="Arial" w:eastAsia="Arial"/></w:rPr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3260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3200403" cy="1639824"/><wp:effectExtent l="0" t="0" r="0" b="0"/><wp:docPr id="11" name="image14.png" descr=""/><wp:cNvGraphicFramePr><a:graphicFrameLocks noChangeAspect="1"/></wp:cNvGraphicFramePr><a:graphic><a:graphicData uri="http://schemas.openxmlformats.org/drawingml/2006/picture"><pic:pic><pic:nvPicPr><pic:cNvPr id="12" name="image14.png"/><pic:cNvPicPr/></pic:nvPicPr><pic:blipFill><a:blip r:embed="rId24" cstate="print"/><a:stretch><a:fillRect/></a:stretch></pic:blipFill><pic:spPr><a:xfrm><a:off x="0" y="0"/><a:ext cx="3200403" cy="1639824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numPr><w:ilvl w:val="0"/><w:numId w:val="6"/></w:numPr><w:tabs><w:tab w:pos="1440" w:val="left" w:leader="none"/></w:tabs><w:spacing w:line="240" w:lineRule="auto" w:before="183" w:after="0"/><w:ind w:left="1440" w:right="0" w:hanging="320"/><w:jc w:val="left"/></w:pPr><w:r><w:rPr><w:color w:val="4C4D4F"/><w:spacing w:val="-2"/></w:rPr><w:t>Subsequent</w:t></w:r><w:r><w:rPr><w:color w:val="4C4D4F"/><w:spacing w:val="-1"/></w:rPr><w:t> cuts are made at these </w:t></w:r><w:r><w:rPr><w:color w:val="4C4D4F"/><w:spacing w:val="-2"/></w:rPr><w:t>depths:</w:t></w:r><w:r><w:rPr/></w:r></w:p><w:p><w:pPr><w:spacing w:line="240" w:lineRule="auto" w:before="9"/><w:rPr><w:rFonts w:ascii="Arial" w:hAnsi="Arial" w:cs="Arial" w:eastAsia="Arial"/><w:sz w:val="19"/><w:szCs w:val="19"/></w:rPr></w:pPr></w:p><w:p><w:pPr><w:pStyle w:val="BodyText"/><w:spacing w:line="240" w:lineRule="auto" w:before="0"/><w:ind w:left="1470" w:right="0" w:firstLine="0"/><w:jc w:val="left"/></w:pPr><w:r><w:rPr><w:color w:val="4C4D4F"/></w:rPr><w:t>•  </w:t></w:r><w:r><w:rPr><w:color w:val="4C4D4F"/><w:spacing w:val="6"/></w:rPr><w:t> </w:t></w:r><w:r><w:rPr><w:color w:val="4C4D4F"/><w:spacing w:val="-3"/></w:rPr><w:t>2nd:</w:t></w:r><w:r><w:rPr><w:color w:val="4C4D4F"/><w:spacing w:val="-1"/></w:rPr><w:t> </w:t></w:r><w:r><w:rPr><w:color w:val="4C4D4F"/><w:spacing w:val="-3"/></w:rPr><w:t>0.012&quot;</w:t></w:r><w:r><w:rPr/></w:r></w:p><w:p><w:pPr><w:pStyle w:val="BodyText"/><w:spacing w:line="240" w:lineRule="auto" w:before="137"/><w:ind w:left="1470" w:right="0" w:firstLine="0"/><w:jc w:val="left"/></w:pPr><w:r><w:rPr><w:color w:val="4C4D4F"/></w:rPr><w:t>•  </w:t></w:r><w:r><w:rPr><w:color w:val="4C4D4F"/><w:spacing w:val="7"/></w:rPr><w:t> </w:t></w:r><w:r><w:rPr><w:color w:val="4C4D4F"/><w:spacing w:val="1"/></w:rPr><w:t>3rd–5th:</w:t></w:r><w:r><w:rPr><w:color w:val="4C4D4F"/><w:spacing w:val="-1"/></w:rPr><w:t> </w:t></w:r><w:r><w:rPr><w:color w:val="4C4D4F"/></w:rPr><w:t>0.008&quot;</w:t></w:r><w:r><w:rPr/></w:r></w:p><w:p><w:pPr><w:pStyle w:val="BodyText"/><w:spacing w:line="240" w:lineRule="auto" w:before="137"/><w:ind w:left="1470" w:right="0" w:firstLine="0"/><w:jc w:val="left"/></w:pPr><w:r><w:rPr><w:color w:val="4C4D4F"/></w:rPr><w:t>•  </w:t></w:r><w:r><w:rPr><w:color w:val="4C4D4F"/><w:spacing w:val="8"/></w:rPr><w:t> </w:t></w:r><w:r><w:rPr><w:color w:val="4C4D4F"/><w:spacing w:val="-5"/></w:rPr><w:t>6</w:t></w:r><w:r><w:rPr><w:color w:val="4C4D4F"/><w:spacing w:val="-6"/></w:rPr><w:t>t</w:t></w:r><w:r><w:rPr><w:color w:val="4C4D4F"/><w:spacing w:val="-5"/></w:rPr><w:t>h–11</w:t></w:r><w:r><w:rPr><w:color w:val="4C4D4F"/><w:spacing w:val="-6"/></w:rPr><w:t>t</w:t></w:r><w:r><w:rPr><w:color w:val="4C4D4F"/><w:spacing w:val="-5"/></w:rPr><w:t>h</w:t></w:r><w:r><w:rPr><w:color w:val="4C4D4F"/><w:spacing w:val="-6"/></w:rPr><w:t>:</w:t></w:r><w:r><w:rPr><w:color w:val="4C4D4F"/></w:rPr><w:t> </w:t></w:r><w:r><w:rPr><w:color w:val="4C4D4F"/><w:spacing w:val="-1"/></w:rPr><w:t>0.005&quot;</w:t></w:r><w:r><w:rPr/></w:r></w:p><w:p><w:pPr><w:pStyle w:val="BodyText"/><w:numPr><w:ilvl w:val="1"/><w:numId w:val="6"/></w:numPr><w:tabs><w:tab w:pos="1740" w:val="left" w:leader="none"/></w:tabs><w:spacing w:line="240" w:lineRule="auto" w:before="137" w:after="0"/><w:ind w:left="1740" w:right="0" w:hanging="270"/><w:jc w:val="left"/></w:pPr><w:r><w:rPr><w:color w:val="4C4D4F"/><w:spacing w:val="-3"/></w:rPr><w:t>12th</w:t></w:r><w:r><w:rPr><w:color w:val="4C4D4F"/><w:spacing w:val="-2"/></w:rPr><w:t> </w:t></w:r><w:r><w:rPr><w:color w:val="4C4D4F"/><w:spacing w:val="-1"/></w:rPr><w:t>and</w:t></w:r><w:r><w:rPr><w:color w:val="4C4D4F"/><w:spacing w:val="-2"/></w:rPr><w:t> subsequent</w:t></w:r><w:r><w:rPr><w:color w:val="4C4D4F"/></w:rPr><w:t> </w:t></w:r><w:r><w:rPr><w:color w:val="4C4D4F"/><w:spacing w:val="-2"/></w:rPr><w:t>cuts:</w:t></w:r><w:r><w:rPr><w:color w:val="4C4D4F"/><w:spacing w:val="-1"/></w:rPr><w:t> </w:t></w:r><w:r><w:rPr><w:color w:val="4C4D4F"/><w:spacing w:val="-2"/></w:rPr><w:t>0.002&quot;,</w:t></w:r><w:r><w:rPr><w:color w:val="4C4D4F"/><w:spacing w:val="-1"/></w:rPr><w:t> </w:t></w:r><w:r><w:rPr><w:color w:val="4C4D4F"/><w:spacing w:val="-2"/></w:rPr><w:t>until</w:t></w:r><w:r><w:rPr><w:color w:val="4C4D4F"/><w:spacing w:val="-1"/></w:rPr><w:t> 0.095&quot; is registered </w:t></w:r><w:r><w:rPr><w:color w:val="4C4D4F"/></w:rPr><w:t>on</w:t></w:r><w:r><w:rPr><w:color w:val="4C4D4F"/><w:spacing w:val="-2"/></w:rPr><w:t> </w:t></w:r><w:r><w:rPr><w:color w:val="4C4D4F"/><w:spacing w:val="-1"/></w:rPr><w:t>the</w:t></w:r><w:r><w:rPr><w:color w:val="4C4D4F"/><w:spacing w:val="-2"/></w:rPr><w:t> </w:t></w:r><w:r><w:rPr><w:color w:val="4C4D4F"/><w:spacing w:val="-1"/></w:rPr><w:t>compound slide</w:t></w:r><w:r><w:rPr><w:color w:val="4C4D4F"/><w:spacing w:val="-2"/></w:rPr><w:t> dial.</w:t></w:r><w:r><w:rPr/></w:r></w:p><w:p><w:pPr><w:spacing w:line="240" w:lineRule="auto" w:before="9"/><w:rPr><w:rFonts w:ascii="Arial" w:hAnsi="Arial" w:cs="Arial" w:eastAsia="Arial"/><w:sz w:val="19"/><w:szCs w:val="19"/></w:rPr></w:pPr></w:p><w:p><w:pPr><w:pStyle w:val="BodyText"/><w:spacing w:line="284" w:lineRule="auto" w:before="0"/><w:ind w:left="1460" w:right="659" w:firstLine="0"/><w:jc w:val="left"/><w:rPr><w:rFonts w:ascii="Arial" w:hAnsi="Arial" w:cs="Arial" w:eastAsia="Arial"/></w:rPr></w:pPr><w:r><w:rPr><w:rFonts w:ascii="Arial"/><w:color w:val="4C4D4F"/><w:spacing w:val="-6"/></w:rPr><w:t>Test</w:t></w:r><w:r><w:rPr><w:rFonts w:ascii="Arial"/><w:color w:val="4C4D4F"/></w:rPr><w:t> fit </w:t></w:r><w:r><w:rPr><w:rFonts w:ascii="Arial"/><w:color w:val="4C4D4F"/><w:spacing w:val="-1"/></w:rPr><w:t>bronze</w:t></w:r><w:r><w:rPr><w:rFonts w:ascii="Arial"/><w:color w:val="4C4D4F"/></w:rPr><w:t> </w:t></w:r><w:r><w:rPr><w:rFonts w:ascii="Arial"/><w:color w:val="4C4D4F"/><w:spacing w:val="-2"/></w:rPr><w:t>nut</w:t></w:r><w:r><w:rPr><w:rFonts w:ascii="Arial"/><w:color w:val="4C4D4F"/></w:rPr><w:t> </w:t></w:r><w:r><w:rPr><w:rFonts w:ascii="Arial"/><w:color w:val="4C4D4F"/><w:spacing w:val="-1"/></w:rPr><w:t>only</w:t></w:r><w:r><w:rPr><w:rFonts w:ascii="Arial"/><w:color w:val="4C4D4F"/></w:rPr><w:t> after </w:t></w:r><w:r><w:rPr><w:rFonts w:ascii="Arial"/><w:color w:val="4C4D4F"/><w:spacing w:val="-1"/></w:rPr><w:t>filing,</w:t></w:r><w:r><w:rPr><w:rFonts w:ascii="Arial"/><w:color w:val="4C4D4F"/></w:rPr><w:t> </w:t></w:r><w:r><w:rPr><w:rFonts w:ascii="Arial"/><w:color w:val="4C4D4F"/><w:spacing w:val="-1"/></w:rPr><w:t>then</w:t></w:r><w:r><w:rPr><w:rFonts w:ascii="Arial"/><w:color w:val="4C4D4F"/></w:rPr><w:t> </w:t></w:r><w:r><w:rPr><w:rFonts w:ascii="Arial"/><w:color w:val="4C4D4F"/><w:spacing w:val="-1"/></w:rPr><w:t>cleaning</w:t></w:r><w:r><w:rPr><w:rFonts w:ascii="Arial"/><w:color w:val="4C4D4F"/></w:rPr><w:t> </w:t></w:r><w:r><w:rPr><w:rFonts w:ascii="Arial"/><w:color w:val="4C4D4F"/><w:spacing w:val="-1"/></w:rPr><w:t>spindle</w:t></w:r><w:r><w:rPr><w:rFonts w:ascii="Arial"/><w:color w:val="4C4D4F"/></w:rPr><w:t> </w:t></w:r><w:r><w:rPr><w:rFonts w:ascii="Arial"/><w:color w:val="4C4D4F"/><w:spacing w:val="-1"/></w:rPr><w:t>of</w:t></w:r><w:r><w:rPr><w:rFonts w:ascii="Arial"/><w:color w:val="4C4D4F"/></w:rPr><w:t> </w:t></w:r><w:r><w:rPr><w:rFonts w:ascii="Arial"/><w:color w:val="4C4D4F"/><w:spacing w:val="-1"/></w:rPr><w:t>all</w:t></w:r><w:r><w:rPr><w:rFonts w:ascii="Arial"/><w:color w:val="4C4D4F"/></w:rPr><w:t> burrs </w:t></w:r><w:r><w:rPr><w:rFonts w:ascii="Arial"/><w:color w:val="4C4D4F"/><w:spacing w:val="-1"/></w:rPr><w:t>and</w:t></w:r><w:r><w:rPr><w:rFonts w:ascii="Arial"/><w:color w:val="4C4D4F"/></w:rPr><w:t> </w:t></w:r><w:r><w:rPr><w:rFonts w:ascii="Arial"/><w:color w:val="4C4D4F"/><w:spacing w:val="-1"/></w:rPr><w:t>swarf.</w:t></w:r><w:r><w:rPr><w:rFonts w:ascii="Arial"/><w:color w:val="4C4D4F"/></w:rPr><w:t> </w:t></w:r><w:r><w:rPr><w:rFonts w:ascii="Arial"/><w:color w:val="4C4D4F"/><w:spacing w:val="-2"/></w:rPr><w:t>Final</w:t></w:r><w:r><w:rPr><w:rFonts w:ascii="Arial"/><w:color w:val="4C4D4F"/></w:rPr><w:t> </w:t></w:r><w:r><w:rPr><w:rFonts w:ascii="Arial"/><w:color w:val="4C4D4F"/><w:spacing w:val="-1"/></w:rPr><w:t>cut:</w:t></w:r><w:r><w:rPr><w:rFonts w:ascii="Arial"/><w:color w:val="4C4D4F"/></w:rPr><w:t> Do</w:t></w:r><w:r><w:rPr><w:rFonts w:ascii="Arial"/><w:color w:val="4C4D4F"/><w:spacing w:val="53"/></w:rPr><w:t> </w:t></w:r><w:r><w:rPr><w:rFonts w:ascii="Arial"/><w:color w:val="4C4D4F"/><w:spacing w:val="-1"/></w:rPr><w:t>not</w:t></w:r><w:r><w:rPr><w:rFonts w:ascii="Arial"/><w:color w:val="4C4D4F"/></w:rPr><w:t> </w:t></w:r><w:r><w:rPr><w:rFonts w:ascii="Arial"/><w:color w:val="4C4D4F"/><w:spacing w:val="-1"/></w:rPr><w:t>advance</w:t></w:r><w:r><w:rPr><w:rFonts w:ascii="Arial"/><w:color w:val="4C4D4F"/></w:rPr><w:t> </w:t></w:r><w:r><w:rPr><w:rFonts w:ascii="Arial"/><w:color w:val="4C4D4F"/><w:spacing w:val="-1"/></w:rPr><w:t>compound</w:t></w:r><w:r><w:rPr><w:rFonts w:ascii="Arial"/><w:color w:val="4C4D4F"/></w:rPr><w:t> </w:t></w:r><w:r><w:rPr><w:rFonts w:ascii="Arial"/><w:color w:val="4C4D4F"/><w:spacing w:val="-1"/></w:rPr><w:t>but</w:t></w:r><w:r><w:rPr><w:rFonts w:ascii="Arial"/><w:color w:val="4C4D4F"/></w:rPr><w:t> </w:t></w:r><w:r><w:rPr><w:rFonts w:ascii="Arial"/><w:color w:val="4C4D4F"/><w:spacing w:val="-1"/></w:rPr><w:t>rather</w:t></w:r><w:r><w:rPr><w:rFonts w:ascii="Arial"/><w:color w:val="4C4D4F"/></w:rPr><w:t> </w:t></w:r><w:r><w:rPr><w:rFonts w:ascii="Arial"/><w:color w:val="4C4D4F"/><w:spacing w:val="-1"/></w:rPr><w:t>recut,</w:t></w:r><w:r><w:rPr><w:rFonts w:ascii="Arial"/><w:color w:val="4C4D4F"/></w:rPr><w:t> </w:t></w:r><w:r><w:rPr><w:rFonts w:ascii="Arial"/><w:color w:val="4C4D4F"/><w:spacing w:val="-1"/></w:rPr><w:t>file,</w:t></w:r><w:r><w:rPr><w:rFonts w:ascii="Arial"/><w:color w:val="4C4D4F"/></w:rPr><w:t> </w:t></w:r><w:r><w:rPr><w:rFonts w:ascii="Arial"/><w:color w:val="4C4D4F"/><w:spacing w:val="-1"/></w:rPr><w:t>clean,</w:t></w:r><w:r><w:rPr><w:rFonts w:ascii="Arial"/><w:color w:val="4C4D4F"/></w:rPr><w:t> </w:t></w:r><w:r><w:rPr><w:rFonts w:ascii="Arial"/><w:color w:val="4C4D4F"/><w:spacing w:val="-1"/></w:rPr><w:t>and</w:t></w:r><w:r><w:rPr><w:rFonts w:ascii="Arial"/><w:color w:val="4C4D4F"/></w:rPr><w:t> check fit </w:t></w:r><w:r><w:rPr><w:rFonts w:ascii="Arial"/><w:color w:val="4C4D4F"/><w:spacing w:val="-1"/></w:rPr><w:t>with</w:t></w:r><w:r><w:rPr><w:rFonts w:ascii="Arial"/><w:color w:val="4C4D4F"/></w:rPr><w:t> </w:t></w:r><w:r><w:rPr><w:rFonts w:ascii="Arial"/><w:color w:val="4C4D4F"/><w:spacing w:val="-1"/></w:rPr><w:t>bronze</w:t></w:r><w:r><w:rPr><w:rFonts w:ascii="Arial"/><w:color w:val="4C4D4F"/></w:rPr><w:t> </w:t></w:r><w:r><w:rPr><w:rFonts w:ascii="Arial"/><w:color w:val="4C4D4F"/><w:spacing w:val="-1"/></w:rPr><w:t>nut.</w:t></w:r><w:r><w:rPr><w:rFonts w:ascii="Arial"/><w:color w:val="4C4D4F"/></w:rPr><w:t> Do </w:t></w:r><w:r><w:rPr><w:rFonts w:ascii="Arial"/><w:color w:val="4C4D4F"/><w:spacing w:val="-1"/></w:rPr><w:t>not</w:t></w:r><w:r><w:rPr><w:rFonts w:ascii="Arial"/><w:color w:val="4C4D4F"/><w:spacing w:val="47"/></w:rPr><w:t> </w:t></w:r><w:r><w:rPr><w:rFonts w:ascii="Arial"/><w:color w:val="4C4D4F"/><w:spacing w:val="-2"/></w:rPr><w:t>remove</w:t></w:r><w:r><w:rPr><w:rFonts w:ascii="Arial"/><w:color w:val="4C4D4F"/></w:rPr><w:t> from </w:t></w:r><w:r><w:rPr><w:rFonts w:ascii="Arial"/><w:color w:val="4C4D4F"/><w:spacing w:val="-1"/></w:rPr><w:t>chuck</w:t></w:r><w:r><w:rPr><w:rFonts w:ascii="Arial"/><w:color w:val="4C4D4F"/></w:rPr><w:t> </w:t></w:r><w:r><w:rPr><w:rFonts w:ascii="Arial"/><w:color w:val="4C4D4F"/><w:spacing w:val="-2"/></w:rPr><w:t>until</w:t></w:r><w:r><w:rPr><w:rFonts w:ascii="Arial"/><w:color w:val="4C4D4F"/></w:rPr><w:t> a </w:t></w:r><w:r><w:rPr><w:rFonts w:ascii="Arial"/><w:color w:val="4C4D4F"/><w:spacing w:val="-1"/></w:rPr><w:t>final</w:t></w:r><w:r><w:rPr><w:rFonts w:ascii="Arial"/><w:color w:val="4C4D4F"/></w:rPr><w:t> fit </w:t></w:r><w:r><w:rPr><w:rFonts w:ascii="Arial"/><w:color w:val="4C4D4F"/><w:spacing w:val="-1"/></w:rPr><w:t>is</w:t></w:r><w:r><w:rPr><w:rFonts w:ascii="Arial"/><w:color w:val="4C4D4F"/></w:rPr><w:t> </w:t></w:r><w:r><w:rPr><w:rFonts w:ascii="Arial"/><w:color w:val="4C4D4F"/><w:spacing w:val="-1"/></w:rPr><w:t>established.</w:t></w:r><w:r><w:rPr><w:rFonts w:ascii="Arial"/></w:rPr></w:r></w:p><w:p><w:pPr><w:pStyle w:val="BodyText"/><w:numPr><w:ilvl w:val="0"/><w:numId w:val="6"/></w:numPr><w:tabs><w:tab w:pos="1440" w:val="left" w:leader="none"/></w:tabs><w:spacing w:line="240" w:lineRule="auto" w:before="181" w:after="0"/><w:ind w:left="1440" w:right="0" w:hanging="320"/><w:jc w:val="left"/><w:rPr><w:rFonts w:ascii="Arial" w:hAnsi="Arial" w:cs="Arial" w:eastAsia="Arial"/></w:rPr></w:pPr><w:r><w:rPr><w:rFonts w:ascii="Arial"/><w:color w:val="4C4D4F"/><w:spacing w:val="-1"/></w:rPr><w:t>File</w:t></w:r><w:r><w:rPr><w:rFonts w:ascii="Arial"/><w:color w:val="4C4D4F"/></w:rPr><w:t> </w:t></w:r><w:r><w:rPr><w:rFonts w:ascii="Arial"/><w:color w:val="4C4D4F"/><w:spacing w:val="-1"/></w:rPr><w:t>threads</w:t></w:r><w:r><w:rPr><w:rFonts w:ascii="Arial"/><w:color w:val="4C4D4F"/></w:rPr><w:t> </w:t></w:r><w:r><w:rPr><w:rFonts w:ascii="Arial"/><w:color w:val="4C4D4F"/><w:spacing w:val="-1"/></w:rPr><w:t>to</w:t></w:r><w:r><w:rPr><w:rFonts w:ascii="Arial"/><w:color w:val="4C4D4F"/></w:rPr><w:t> </w:t></w:r><w:r><w:rPr><w:rFonts w:ascii="Arial"/><w:color w:val="4C4D4F"/><w:spacing w:val="1"/></w:rPr><w:t>de-burr</w:t></w:r><w:r><w:rPr><w:rFonts w:ascii="Arial"/><w:color w:val="4C4D4F"/></w:rPr><w:t> </w:t></w:r><w:r><w:rPr><w:rFonts w:ascii="Arial"/><w:color w:val="4C4D4F"/><w:spacing w:val="-1"/></w:rPr><w:t>flats</w:t></w:r><w:r><w:rPr><w:rFonts w:ascii="Arial"/><w:color w:val="4C4D4F"/></w:rPr><w:t> </w:t></w:r><w:r><w:rPr><w:rFonts w:ascii="Arial"/><w:color w:val="4C4D4F"/><w:spacing w:val="-1"/></w:rPr><w:t>and</w:t></w:r><w:r><w:rPr><w:rFonts w:ascii="Arial"/><w:color w:val="4C4D4F"/></w:rPr><w:t> </w:t></w:r><w:r><w:rPr><w:rFonts w:ascii="Arial"/><w:color w:val="4C4D4F"/><w:spacing w:val="-1"/></w:rPr><w:t>edges.</w:t></w:r><w:r><w:rPr><w:rFonts w:ascii="Arial"/><w:color w:val="4C4D4F"/></w:rPr><w:t> </w:t></w:r><w:r><w:rPr><w:rFonts w:ascii="Arial"/><w:color w:val="4C4D4F"/><w:spacing w:val="-2"/></w:rPr><w:t>Fit</w:t></w:r><w:r><w:rPr><w:rFonts w:ascii="Arial"/><w:color w:val="4C4D4F"/></w:rPr><w:t> </w:t></w:r><w:r><w:rPr><w:rFonts w:ascii="Arial"/><w:color w:val="4C4D4F"/><w:spacing w:val="-1"/></w:rPr><w:t>Acme</w:t></w:r><w:r><w:rPr><w:rFonts w:ascii="Arial"/><w:color w:val="4C4D4F"/></w:rPr><w:t> </w:t></w:r><w:r><w:rPr><w:rFonts w:ascii="Arial"/><w:color w:val="4C4D4F"/><w:spacing w:val="-2"/></w:rPr><w:t>nut</w:t></w:r><w:r><w:rPr><w:rFonts w:ascii="Arial"/><w:color w:val="4C4D4F"/></w:rPr><w:t> </w:t></w:r><w:r><w:rPr><w:rFonts w:ascii="Arial"/><w:color w:val="4C4D4F"/><w:spacing w:val="-1"/></w:rPr><w:t>to</w:t></w:r><w:r><w:rPr><w:rFonts w:ascii="Arial"/><w:color w:val="4C4D4F"/></w:rPr><w:t> </w:t></w:r><w:r><w:rPr><w:rFonts w:ascii="Arial"/><w:color w:val="4C4D4F"/><w:spacing w:val="-1"/></w:rPr><w:t>threads.</w:t></w:r><w:r><w:rPr><w:rFonts w:ascii="Arial"/></w:rPr></w:r></w:p><w:p><w:pPr><w:spacing w:after="0" w:line="240" w:lineRule="auto"/><w:jc w:val="left"/><w:rPr><w:rFonts w:ascii="Arial" w:hAnsi="Arial" w:cs="Arial" w:eastAsia="Arial"/></w:rPr><w:sectPr><w:pgSz w:w="12240" w:h="15840"/><w:pgMar w:header="630" w:footer="643" w:top="1080" w:bottom="840" w:left="340" w:right="88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7"/><w:rPr><w:rFonts w:ascii="Arial" w:hAnsi="Arial" w:cs="Arial" w:eastAsia="Arial"/><w:sz w:val="16"/><w:szCs w:val="16"/></w:rPr></w:pPr></w:p><w:p><w:pPr><w:pStyle w:val="BodyText"/><w:numPr><w:ilvl w:val="0"/><w:numId w:val="6"/></w:numPr><w:tabs><w:tab w:pos="900" w:val="left" w:leader="none"/></w:tabs><w:spacing w:line="284" w:lineRule="auto" w:before="72" w:after="0"/><w:ind w:left="900" w:right="1237" w:hanging="320"/><w:jc w:val="left"/><w:rPr><w:rFonts w:ascii="Arial" w:hAnsi="Arial" w:cs="Arial" w:eastAsia="Arial"/></w:rPr></w:pPr><w:r><w:rPr><w:rFonts w:ascii="Arial" w:hAnsi="Arial" w:cs="Arial" w:eastAsia="Arial"/><w:color w:val="4C4D4F"/><w:spacing w:val="-1"/></w:rPr><w:t>Mill </w:t></w:r><w:r><w:rPr><w:rFonts w:ascii="Arial" w:hAnsi="Arial" w:cs="Arial" w:eastAsia="Arial"/><w:color w:val="4C4D4F"/></w:rPr><w:t>¾ × </w:t></w:r><w:r><w:rPr><w:rFonts w:ascii="Arial" w:hAnsi="Arial" w:cs="Arial" w:eastAsia="Arial"/><w:color w:val="4C4D4F"/><w:spacing w:val="-1"/></w:rPr><w:t>0.245 deep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in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1"/></w:rPr><w:t>two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stages </w:t></w:r><w:r><w:rPr><w:color w:val="4C4D4F"/><w:position w:val="6"/><w:sz w:val="13"/><w:szCs w:val="13"/></w:rPr><w:t>3</w:t></w:r><w:r><w:rPr><w:rFonts w:ascii="Arial" w:hAnsi="Arial" w:cs="Arial" w:eastAsia="Arial"/><w:color w:val="4C4D4F"/></w:rPr><w:t>⁄</w:t></w:r><w:r><w:rPr><w:color w:val="4C4D4F"/><w:sz w:val="13"/><w:szCs w:val="13"/></w:rPr><w:t>16</w:t></w:r><w:r><w:rPr><w:color w:val="4C4D4F"/></w:rPr><w:t>&quot; from </w:t></w:r><w:r><w:rPr><w:color w:val="4C4D4F"/><w:spacing w:val="-1"/></w:rPr><w:t>end of threaded section.</w:t></w:r><w:r><w:rPr><w:color w:val="4C4D4F"/></w:rPr><w:t> </w:t></w:r><w:r><w:rPr><w:color w:val="4C4D4F"/><w:spacing w:val="-1"/></w:rPr><w:t>Use </w:t></w:r><w:r><w:rPr><w:color w:val="4C4D4F"/><w:spacing w:val="-2"/></w:rPr><w:t>indexing </w:t></w:r><w:r><w:rPr><w:color w:val="4C4D4F"/><w:spacing w:val="-1"/></w:rPr><w:t>head with</w:t></w:r><w:r><w:rPr><w:color w:val="4C4D4F"/><w:spacing w:val="67"/></w:rPr><w:t> </w:t></w:r><w:r><w:rPr><w:rFonts w:ascii="Arial" w:hAnsi="Arial" w:cs="Arial" w:eastAsia="Arial"/><w:color w:val="4C4D4F"/><w:spacing w:val="-1"/></w:rPr><w:t>tailstock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for</w:t></w:r><w:r><w:rPr><w:rFonts w:ascii="Arial" w:hAnsi="Arial" w:cs="Arial" w:eastAsia="Arial"/><w:color w:val="4C4D4F"/></w:rPr><w:t> 180-degree </w:t></w:r><w:r><w:rPr><w:rFonts w:ascii="Arial" w:hAnsi="Arial" w:cs="Arial" w:eastAsia="Arial"/><w:color w:val="4C4D4F"/><w:spacing w:val="-1"/></w:rPr><w:t>rotation.</w:t></w:r><w:r><w:rPr><w:rFonts w:ascii="Arial" w:hAnsi="Arial" w:cs="Arial" w:eastAsia="Arial"/><w:color w:val="4C4D4F"/></w:rPr><w:t> Band-saw </w:t></w:r><w:r><w:rPr><w:rFonts w:ascii="Arial" w:hAnsi="Arial" w:cs="Arial" w:eastAsia="Arial"/><w:color w:val="4C4D4F"/><w:spacing w:val="1"/></w:rPr><w:t>off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handle</w:t></w:r><w:r><w:rPr><w:rFonts w:ascii="Arial" w:hAnsi="Arial" w:cs="Arial" w:eastAsia="Arial"/><w:color w:val="4C4D4F"/></w:rPr><w:t> section </w:t></w:r><w:r><w:rPr><w:rFonts w:ascii="Arial" w:hAnsi="Arial" w:cs="Arial" w:eastAsia="Arial"/><w:color w:val="4C4D4F"/><w:spacing w:val="-1"/></w:rPr><w:t>at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handle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end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of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flats.</w:t></w:r><w:r><w:rPr><w:rFonts w:ascii="Arial" w:hAnsi="Arial" w:cs="Arial" w:eastAsia="Arial"/></w:rPr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1969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27.05pt;height:146.4pt;mso-position-horizontal-relative:char;mso-position-vertical-relative:line" coordorigin="0,0" coordsize="6541,2928"><v:shape style="position:absolute;left:0;top:58;width:3149;height:2870" type="#_x0000_t75" stroked="false"><v:imagedata r:id="rId25" o:title=""/></v:shape><v:shape style="position:absolute;left:3210;top:0;width:3331;height:2928" type="#_x0000_t75" stroked="false"><v:imagedata r:id="rId26" o:title=""/></v:shape></v:group></w:pict></w:r><w:r><w:rPr><w:rFonts w:ascii="Arial" w:hAnsi="Arial" w:cs="Arial" w:eastAsia="Arial"/><w:sz w:val="20"/><w:szCs w:val="20"/></w:rPr></w:r></w:p><w:p><w:pPr><w:spacing w:line="240" w:lineRule="auto" w:before="6"/><w:rPr><w:rFonts w:ascii="Arial" w:hAnsi="Arial" w:cs="Arial" w:eastAsia="Arial"/><w:sz w:val="17"/><w:szCs w:val="17"/></w:rPr></w:pPr></w:p><w:p><w:pPr><w:pStyle w:val="BodyText"/><w:numPr><w:ilvl w:val="0"/><w:numId w:val="6"/></w:numPr><w:tabs><w:tab w:pos="900" w:val="left" w:leader="none"/></w:tabs><w:spacing w:line="240" w:lineRule="auto" w:before="72" w:after="0"/><w:ind w:left="900" w:right="0" w:hanging="320"/><w:jc w:val="left"/></w:pPr><w:r><w:rPr><w:color w:val="4C4D4F"/><w:spacing w:val="-1"/></w:rPr><w:t>Coarse</w:t></w:r><w:r><w:rPr><w:color w:val="4C4D4F"/><w:spacing w:val="-2"/></w:rPr><w:t> </w:t></w:r><w:r><w:rPr><w:color w:val="4C4D4F"/></w:rPr><w:t>knurl</w:t></w:r><w:r><w:rPr><w:color w:val="4C4D4F"/><w:spacing w:val="-2"/></w:rPr><w:t> </w:t></w:r><w:r><w:rPr><w:color w:val="4C4D4F"/><w:spacing w:val="1"/></w:rPr><w:t>3&quot;</w:t></w:r><w:r><w:rPr><w:color w:val="4C4D4F"/></w:rPr><w:t> </w:t></w:r><w:r><w:rPr><w:color w:val="4C4D4F"/><w:spacing w:val="-1"/></w:rPr><w:t>of handle </w:t></w:r><w:r><w:rPr><w:color w:val="4C4D4F"/><w:spacing w:val="-2"/></w:rPr><w:t>end,</w:t></w:r><w:r><w:rPr><w:color w:val="4C4D4F"/><w:spacing w:val="-1"/></w:rPr><w:t> </w:t></w:r><w:r><w:rPr><w:color w:val="4C4D4F"/><w:spacing w:val="-2"/></w:rPr><w:t>groove</w:t></w:r><w:r><w:rPr><w:color w:val="4C4D4F"/><w:spacing w:val="-1"/></w:rPr><w:t> at termination of knurl,</w:t></w:r><w:r><w:rPr><w:color w:val="4C4D4F"/></w:rPr><w:t> </w:t></w:r><w:r><w:rPr><w:color w:val="4C4D4F"/><w:spacing w:val="-1"/></w:rPr><w:t>chamfer </w:t></w:r><w:r><w:rPr><w:color w:val="4C4D4F"/><w:spacing w:val="-2"/></w:rPr><w:t>end.</w:t></w:r><w:r><w:rPr/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2477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3547872" cy="1639824"/><wp:effectExtent l="0" t="0" r="0" b="0"/><wp:docPr id="13" name="image17.png" descr=""/><wp:cNvGraphicFramePr><a:graphicFrameLocks noChangeAspect="1"/></wp:cNvGraphicFramePr><a:graphic><a:graphicData uri="http://schemas.openxmlformats.org/drawingml/2006/picture"><pic:pic><pic:nvPicPr><pic:cNvPr id="14" name="image17.png"/><pic:cNvPicPr/></pic:nvPicPr><pic:blipFill><a:blip r:embed="rId27" cstate="print"/><a:stretch><a:fillRect/></a:stretch></pic:blipFill><pic:spPr><a:xfrm><a:off x="0" y="0"/><a:ext cx="3547872" cy="1639824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spacing w:line="240" w:lineRule="auto" w:before="9"/><w:rPr><w:rFonts w:ascii="Arial" w:hAnsi="Arial" w:cs="Arial" w:eastAsia="Arial"/><w:sz w:val="23"/><w:szCs w:val="23"/></w:rPr></w:pPr></w:p><w:p><w:pPr><w:pStyle w:val="BodyText"/><w:numPr><w:ilvl w:val="0"/><w:numId w:val="6"/></w:numPr><w:tabs><w:tab w:pos="900" w:val="left" w:leader="none"/></w:tabs><w:spacing w:line="284" w:lineRule="auto" w:before="0" w:after="0"/><w:ind w:left="900" w:right="1237" w:hanging="320"/><w:jc w:val="left"/></w:pPr><w:r><w:rPr><w:color w:val="4C4D4F"/><w:spacing w:val="-1"/></w:rPr><w:t>Set handle </w:t></w:r><w:r><w:rPr><w:color w:val="4C4D4F"/></w:rPr><w:t>on</w:t></w:r><w:r><w:rPr><w:color w:val="4C4D4F"/><w:spacing w:val="-1"/></w:rPr><w:t> mill</w:t></w:r><w:r><w:rPr><w:color w:val="4C4D4F"/><w:spacing w:val="-2"/></w:rPr><w:t> </w:t></w:r><w:r><w:rPr><w:color w:val="4C4D4F"/></w:rPr><w:t>bed</w:t></w:r><w:r><w:rPr><w:color w:val="4C4D4F"/><w:spacing w:val="-1"/></w:rPr><w:t> </w:t></w:r><w:r><w:rPr><w:color w:val="4C4D4F"/><w:spacing w:val="-3"/></w:rPr><w:t>T-slot</w:t></w:r><w:r><w:rPr><w:color w:val="4C4D4F"/><w:spacing w:val="-1"/></w:rPr><w:t> using </w:t></w:r><w:r><w:rPr><w:color w:val="4C4D4F"/></w:rPr><w:t>a</w:t></w:r><w:r><w:rPr><w:color w:val="4C4D4F"/><w:spacing w:val="-2"/></w:rPr><w:t> </w:t></w:r><w:r><w:rPr><w:color w:val="4C4D4F"/><w:spacing w:val="-1"/></w:rPr><w:t>clamp.</w:t></w:r><w:r><w:rPr><w:color w:val="4C4D4F"/></w:rPr><w:t> Insert</w:t></w:r><w:r><w:rPr><w:color w:val="4C4D4F"/><w:spacing w:val="-1"/></w:rPr><w:t> and </w:t></w:r><w:r><w:rPr><w:color w:val="4C4D4F"/><w:spacing w:val="-2"/></w:rPr><w:t>tighten </w:t></w:r><w:r><w:rPr><w:color w:val="4C4D4F"/></w:rPr><w:t>a</w:t></w:r><w:r><w:rPr><w:color w:val="4C4D4F"/><w:spacing w:val="-1"/></w:rPr><w:t> </w:t></w:r><w:r><w:rPr><w:color w:val="4C4D4F"/><w:spacing w:val="-3"/></w:rPr><w:t>¼&quot;</w:t></w:r><w:r><w:rPr><w:color w:val="4C4D4F"/><w:spacing w:val="-1"/></w:rPr><w:t> </w:t></w:r><w:r><w:rPr><w:color w:val="4C4D4F"/></w:rPr><w:t>carbide</w:t></w:r><w:r><w:rPr><w:color w:val="4C4D4F"/><w:spacing w:val="-1"/></w:rPr><w:t> end</w:t></w:r><w:r><w:rPr><w:color w:val="4C4D4F"/><w:spacing w:val="-2"/></w:rPr><w:t> </w:t></w:r><w:r><w:rPr><w:color w:val="4C4D4F"/><w:spacing w:val="-1"/></w:rPr><w:t>mill </w:t></w:r><w:r><w:rPr><w:color w:val="4C4D4F"/><w:spacing w:val="-2"/></w:rPr><w:t>into </w:t></w:r><w:r><w:rPr><w:color w:val="4C4D4F"/><w:spacing w:val="-1"/></w:rPr><w:t>the</w:t></w:r><w:r><w:rPr><w:color w:val="4C4D4F"/><w:spacing w:val="55"/></w:rPr><w:t> </w:t></w:r><w:r><w:rPr><w:rFonts w:ascii="Arial" w:hAnsi="Arial" w:cs="Arial" w:eastAsia="Arial"/><w:color w:val="4C4D4F"/><w:spacing w:val="-1"/></w:rPr><w:t>collet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chuck.</w:t></w:r><w:r><w:rPr><w:rFonts w:ascii="Arial" w:hAnsi="Arial" w:cs="Arial" w:eastAsia="Arial"/><w:color w:val="4C4D4F"/></w:rPr><w:t> Mark </w:t></w:r><w:r><w:rPr><w:rFonts w:ascii="Arial" w:hAnsi="Arial" w:cs="Arial" w:eastAsia="Arial"/><w:color w:val="4C4D4F"/><w:spacing w:val="-1"/></w:rPr><w:t>edge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4"/></w:rPr><w:t>⅜&quot;</w:t></w:r><w:r><w:rPr><w:rFonts w:ascii="Arial" w:hAnsi="Arial" w:cs="Arial" w:eastAsia="Arial"/><w:color w:val="4C4D4F"/></w:rPr><w:t> from </w:t></w:r><w:r><w:rPr><w:rFonts w:ascii="Arial" w:hAnsi="Arial" w:cs="Arial" w:eastAsia="Arial"/><w:color w:val="4C4D4F"/><w:spacing w:val="-1"/></w:rPr><w:t>end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with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rotating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3"/></w:rPr><w:t>¼&quot;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EM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to</w:t></w:r><w:r><w:rPr><w:rFonts w:ascii="Arial" w:hAnsi="Arial" w:cs="Arial" w:eastAsia="Arial"/><w:color w:val="4C4D4F"/></w:rPr><w:t> form a </w:t></w:r><w:r><w:rPr><w:rFonts w:ascii="Arial" w:hAnsi="Arial" w:cs="Arial" w:eastAsia="Arial"/><w:color w:val="4C4D4F"/><w:spacing w:val="-1"/></w:rPr><w:t>shallow</w:t></w:r><w:r><w:rPr><w:rFonts w:ascii="Arial" w:hAnsi="Arial" w:cs="Arial" w:eastAsia="Arial"/><w:color w:val="4C4D4F"/></w:rPr><w:t> “football” </w:t></w:r><w:r><w:rPr><w:rFonts w:ascii="Arial" w:hAnsi="Arial" w:cs="Arial" w:eastAsia="Arial"/><w:color w:val="4C4D4F"/><w:spacing w:val="-1"/></w:rPr><w:t>mark.</w:t></w:r><w:r><w:rPr><w:rFonts w:ascii="Arial" w:hAnsi="Arial" w:cs="Arial" w:eastAsia="Arial"/><w:color w:val="4C4D4F"/><w:spacing w:val="69"/></w:rPr><w:t> </w:t></w:r><w:r><w:rPr><w:color w:val="4C4D4F"/><w:spacing w:val="-1"/></w:rPr><w:t>Zero</w:t></w:r><w:r><w:rPr><w:color w:val="4C4D4F"/><w:spacing w:val="-2"/></w:rPr><w:t> </w:t></w:r><w:r><w:rPr><w:color w:val="4C4D4F"/><w:spacing w:val="-1"/></w:rPr><w:t>the </w:t></w:r><w:r><w:rPr><w:color w:val="4C4D4F"/></w:rPr><w:t>cross</w:t></w:r><w:r><w:rPr><w:color w:val="4C4D4F"/><w:spacing w:val="-1"/></w:rPr><w:t> slide </w:t></w:r><w:r><w:rPr><w:color w:val="4C4D4F"/></w:rPr><w:t>(y-axis </w:t></w:r><w:r><w:rPr><w:color w:val="4C4D4F"/><w:spacing w:val="-2"/></w:rPr><w:t>dial)</w:t></w:r><w:r><w:rPr><w:color w:val="4C4D4F"/><w:spacing w:val="-1"/></w:rPr><w:t> and raise</w:t></w:r><w:r><w:rPr><w:color w:val="4C4D4F"/><w:spacing w:val="-2"/></w:rPr><w:t> </w:t></w:r><w:r><w:rPr><w:color w:val="4C4D4F"/><w:spacing w:val="-1"/></w:rPr><w:t>and centre bit </w:t></w:r><w:r><w:rPr><w:color w:val="4C4D4F"/></w:rPr><w:t>(0.500&quot; y-axis </w:t></w:r><w:r><w:rPr><w:color w:val="4C4D4F"/><w:spacing w:val="-3"/></w:rPr><w:t>motion),</w:t></w:r><w:r><w:rPr><w:color w:val="4C4D4F"/><w:spacing w:val="-1"/></w:rPr><w:t> </w:t></w:r><w:r><w:rPr><w:color w:val="4C4D4F"/></w:rPr><w:t>lock y-axis</w:t></w:r><w:r><w:rPr><w:color w:val="4C4D4F"/><w:spacing w:val="65"/></w:rPr><w:t> </w:t></w:r><w:r><w:rPr><w:color w:val="4C4D4F"/><w:spacing w:val="-1"/></w:rPr><w:t>in</w:t></w:r><w:r><w:rPr><w:color w:val="4C4D4F"/><w:spacing w:val="-2"/></w:rPr><w:t> </w:t></w:r><w:r><w:rPr><w:color w:val="4C4D4F"/><w:spacing w:val="-1"/></w:rPr><w:t>place.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1460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77.95pt;height:131.550pt;mso-position-horizontal-relative:char;mso-position-vertical-relative:line" coordorigin="0,0" coordsize="7559,2631"><v:shape style="position:absolute;left:0;top:0;width:3782;height:2630" type="#_x0000_t75" stroked="false"><v:imagedata r:id="rId28" o:title=""/></v:shape><v:shape style="position:absolute;left:3843;top:38;width:3715;height:2592" type="#_x0000_t75" stroked="false"><v:imagedata r:id="rId29" o:title=""/></v:shape></v:group></w:pict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pgSz w:w="12240" w:h="15840"/><w:pgMar w:header="630" w:footer="643" w:top="1080" w:bottom="840" w:left="880" w:right="34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7"/><w:rPr><w:rFonts w:ascii="Arial" w:hAnsi="Arial" w:cs="Arial" w:eastAsia="Arial"/><w:sz w:val="16"/><w:szCs w:val="16"/></w:rPr></w:pPr></w:p><w:p><w:pPr><w:pStyle w:val="BodyText"/><w:numPr><w:ilvl w:val="0"/><w:numId w:val="6"/></w:numPr><w:tabs><w:tab w:pos="1440" w:val="left" w:leader="none"/></w:tabs><w:spacing w:line="240" w:lineRule="auto" w:before="72" w:after="0"/><w:ind w:left="1440" w:right="0" w:hanging="320"/><w:jc w:val="left"/><w:rPr><w:rFonts w:ascii="Arial" w:hAnsi="Arial" w:cs="Arial" w:eastAsia="Arial"/></w:rPr></w:pPr><w:r><w:rPr><w:rFonts w:ascii="Arial" w:hAnsi="Arial" w:cs="Arial" w:eastAsia="Arial"/><w:color w:val="4C4D4F"/><w:spacing w:val="-2"/></w:rPr><w:t>Make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3"/></w:rPr><w:t>¾&quot;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long</w:t></w:r><w:r><w:rPr><w:rFonts w:ascii="Arial" w:hAnsi="Arial" w:cs="Arial" w:eastAsia="Arial"/><w:color w:val="4C4D4F"/></w:rPr><w:t> × </w:t></w:r><w:r><w:rPr><w:rFonts w:ascii="Arial" w:hAnsi="Arial" w:cs="Arial" w:eastAsia="Arial"/><w:color w:val="4C4D4F"/><w:spacing w:val="-4"/></w:rPr><w:t>⅛&quot;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depth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cuts: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set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auto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3"/></w:rPr><w:t>stop,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feed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8"/></w:rPr><w:t>3–4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IPM.</w:t></w:r><w:r><w:rPr><w:rFonts w:ascii="Arial" w:hAnsi="Arial" w:cs="Arial" w:eastAsia="Arial"/><w:color w:val="4C4D4F"/></w:rPr><w:t> Flood-cool </w:t></w:r><w:r><w:rPr><w:rFonts w:ascii="Arial" w:hAnsi="Arial" w:cs="Arial" w:eastAsia="Arial"/><w:color w:val="4C4D4F"/><w:spacing w:val="-1"/></w:rPr><w:t>the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end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mill.</w:t></w:r><w:r><w:rPr><w:rFonts w:ascii="Arial" w:hAnsi="Arial" w:cs="Arial" w:eastAsia="Arial"/></w:rPr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3559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859030" cy="1688592"/><wp:effectExtent l="0" t="0" r="0" b="0"/><wp:docPr id="15" name="image20.png" descr=""/><wp:cNvGraphicFramePr><a:graphicFrameLocks noChangeAspect="1"/></wp:cNvGraphicFramePr><a:graphic><a:graphicData uri="http://schemas.openxmlformats.org/drawingml/2006/picture"><pic:pic><pic:nvPicPr><pic:cNvPr id="16" name="image20.png"/><pic:cNvPicPr/></pic:nvPicPr><pic:blipFill><a:blip r:embed="rId30" cstate="print"/><a:stretch><a:fillRect/></a:stretch></pic:blipFill><pic:spPr><a:xfrm><a:off x="0" y="0"/><a:ext cx="2859030" cy="1688592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spacing w:line="240" w:lineRule="auto" w:before="183"/><w:ind w:left="1460" w:right="0" w:firstLine="0"/><w:jc w:val="left"/><w:rPr><w:rFonts w:ascii="Arial" w:hAnsi="Arial" w:cs="Arial" w:eastAsia="Arial"/></w:rPr></w:pPr><w:r><w:rPr><w:rFonts w:ascii="Arial" w:hAnsi="Arial" w:cs="Arial" w:eastAsia="Arial"/><w:color w:val="4C4D4F"/><w:spacing w:val="-2"/></w:rPr><w:t>Make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successive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4"/></w:rPr><w:t>⅛&quot;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passes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until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end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mill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is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through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the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diameter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of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the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handle.</w:t></w:r><w:r><w:rPr><w:rFonts w:ascii="Arial" w:hAnsi="Arial" w:cs="Arial" w:eastAsia="Arial"/></w:rPr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3737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633479" cy="1645920"/><wp:effectExtent l="0" t="0" r="0" b="0"/><wp:docPr id="17" name="image21.png" descr=""/><wp:cNvGraphicFramePr><a:graphicFrameLocks noChangeAspect="1"/></wp:cNvGraphicFramePr><a:graphic><a:graphicData uri="http://schemas.openxmlformats.org/drawingml/2006/picture"><pic:pic><pic:nvPicPr><pic:cNvPr id="18" name="image21.png"/><pic:cNvPicPr/></pic:nvPicPr><pic:blipFill><a:blip r:embed="rId31" cstate="print"/><a:stretch><a:fillRect/></a:stretch></pic:blipFill><pic:spPr><a:xfrm><a:off x="0" y="0"/><a:ext cx="2633479" cy="1645920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numPr><w:ilvl w:val="0"/><w:numId w:val="6"/></w:numPr><w:tabs><w:tab w:pos="1440" w:val="left" w:leader="none"/></w:tabs><w:spacing w:line="284" w:lineRule="auto" w:before="183" w:after="0"/><w:ind w:left="1440" w:right="1015" w:hanging="320"/><w:jc w:val="left"/></w:pPr><w:r><w:rPr><w:rFonts w:ascii="Arial" w:hAnsi="Arial" w:cs="Arial" w:eastAsia="Arial"/><w:color w:val="4C4D4F"/></w:rPr><w:t>Centre-punch </w:t></w:r><w:r><w:rPr><w:rFonts w:ascii="Arial" w:hAnsi="Arial" w:cs="Arial" w:eastAsia="Arial"/><w:color w:val="4C4D4F"/><w:spacing w:val="-1"/></w:rPr><w:t>the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spindle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handle</w:t></w:r><w:r><w:rPr><w:rFonts w:ascii="Arial" w:hAnsi="Arial" w:cs="Arial" w:eastAsia="Arial"/><w:color w:val="4C4D4F"/></w:rPr><w:t> on </w:t></w:r><w:r><w:rPr><w:rFonts w:ascii="Arial" w:hAnsi="Arial" w:cs="Arial" w:eastAsia="Arial"/><w:color w:val="4C4D4F"/><w:spacing w:val="-1"/></w:rPr><w:t>the</w:t></w:r><w:r><w:rPr><w:rFonts w:ascii="Arial" w:hAnsi="Arial" w:cs="Arial" w:eastAsia="Arial"/><w:color w:val="4C4D4F"/></w:rPr><w:t> “football” </w:t></w:r><w:r><w:rPr><w:rFonts w:ascii="Arial" w:hAnsi="Arial" w:cs="Arial" w:eastAsia="Arial"/><w:color w:val="4C4D4F"/><w:spacing w:val="-1"/></w:rPr><w:t>mark.</w:t></w:r><w:r><w:rPr><w:rFonts w:ascii="Arial" w:hAnsi="Arial" w:cs="Arial" w:eastAsia="Arial"/><w:color w:val="4C4D4F"/></w:rPr><w:t> Align </w:t></w:r><w:r><w:rPr><w:rFonts w:ascii="Arial" w:hAnsi="Arial" w:cs="Arial" w:eastAsia="Arial"/><w:color w:val="4C4D4F"/><w:spacing w:val="-1"/></w:rPr><w:t>in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vise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V-jaw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ensuring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that</w:t></w:r><w:r><w:rPr><w:rFonts w:ascii="Arial" w:hAnsi="Arial" w:cs="Arial" w:eastAsia="Arial"/><w:color w:val="4C4D4F"/><w:spacing w:val="49"/></w:rPr><w:t> </w:t></w:r><w:r><w:rPr><w:color w:val="4C4D4F"/><w:spacing w:val="-1"/></w:rPr><w:t>tongue</w:t></w:r><w:r><w:rPr><w:color w:val="4C4D4F"/><w:spacing w:val="-2"/></w:rPr><w:t> </w:t></w:r><w:r><w:rPr><w:color w:val="4C4D4F"/><w:spacing w:val="-1"/></w:rPr><w:t>is</w:t></w:r><w:r><w:rPr><w:color w:val="4C4D4F"/></w:rPr><w:t> </w:t></w:r><w:r><w:rPr><w:color w:val="4C4D4F"/><w:spacing w:val="-3"/></w:rPr><w:t>level,</w:t></w:r><w:r><w:rPr><w:color w:val="4C4D4F"/><w:spacing w:val="-1"/></w:rPr><w:t> then slid handle</w:t></w:r><w:r><w:rPr><w:color w:val="4C4D4F"/><w:spacing w:val="-2"/></w:rPr><w:t> </w:t></w:r><w:r><w:rPr><w:color w:val="4C4D4F"/><w:spacing w:val="-3"/></w:rPr><w:t>over</w:t></w:r><w:r><w:rPr><w:color w:val="4C4D4F"/></w:rPr><w:t> </w:t></w:r><w:r><w:rPr><w:color w:val="4C4D4F"/><w:spacing w:val="-1"/></w:rPr><w:t>spindle</w:t></w:r><w:r><w:rPr><w:color w:val="4C4D4F"/></w:rPr><w:t> </w:t></w:r><w:r><w:rPr><w:color w:val="4C4D4F"/><w:spacing w:val="-1"/></w:rPr><w:t>and</w:t></w:r><w:r><w:rPr><w:color w:val="4C4D4F"/><w:spacing w:val="-2"/></w:rPr><w:t> </w:t></w:r><w:r><w:rPr><w:color w:val="4C4D4F"/><w:spacing w:val="-1"/></w:rPr><w:t>clamp </w:t></w:r><w:r><w:rPr><w:color w:val="4C4D4F"/><w:spacing w:val="-3"/></w:rPr><w:t>tightly.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2144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63.55pt;height:130.5500pt;mso-position-horizontal-relative:char;mso-position-vertical-relative:line" coordorigin="0,0" coordsize="7271,2611"><v:shape style="position:absolute;left:0;top:0;width:3782;height:2611" type="#_x0000_t75" stroked="false"><v:imagedata r:id="rId32" o:title=""/></v:shape><v:shape style="position:absolute;left:3843;top:38;width:3427;height:2573" type="#_x0000_t75" stroked="false"><v:imagedata r:id="rId33" o:title=""/></v:shape></v:group></w:pict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pgSz w:w="12240" w:h="15840"/><w:pgMar w:header="630" w:footer="643" w:top="1080" w:bottom="840" w:left="340" w:right="88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7"/><w:rPr><w:rFonts w:ascii="Arial" w:hAnsi="Arial" w:cs="Arial" w:eastAsia="Arial"/><w:sz w:val="16"/><w:szCs w:val="16"/></w:rPr></w:pPr></w:p><w:p><w:pPr><w:pStyle w:val="BodyText"/><w:numPr><w:ilvl w:val="0"/><w:numId w:val="6"/></w:numPr><w:tabs><w:tab w:pos="900" w:val="left" w:leader="none"/></w:tabs><w:spacing w:line="284" w:lineRule="auto" w:before="72" w:after="0"/><w:ind w:left="900" w:right="1700" w:hanging="320"/><w:jc w:val="left"/></w:pPr><w:r><w:rPr/><w:pict><v:group style="position:absolute;margin-left:173.922714pt;margin-top:31.117823pt;width:264.2pt;height:125.75pt;mso-position-horizontal-relative:page;mso-position-vertical-relative:paragraph;z-index:-19336" coordorigin="3478,622" coordsize="5284,2515"><v:shape style="position:absolute;left:3478;top:632;width:2525;height:2505" type="#_x0000_t75" stroked="false"><v:imagedata r:id="rId34" o:title=""/></v:shape><v:shape style="position:absolute;left:6064;top:622;width:2697;height:2515" type="#_x0000_t75" stroked="false"><v:imagedata r:id="rId35" o:title=""/></v:shape><w10:wrap type="none"/></v:group></w:pict></w:r><w:r><w:rPr><w:color w:val="4C4D4F"/></w:rPr><w:t>Drill</w:t></w:r><w:r><w:rPr><w:color w:val="4C4D4F"/><w:spacing w:val="-2"/></w:rPr><w:t> </w:t></w:r><w:r><w:rPr><w:color w:val="4C4D4F"/><w:spacing w:val="-1"/></w:rPr><w:t>through </w:t></w:r><w:r><w:rPr><w:color w:val="4C4D4F"/><w:spacing w:val="-2"/><w:position w:val="6"/><w:sz w:val="13"/><w:szCs w:val="13"/></w:rPr><w:t>3</w:t></w:r><w:r><w:rPr><w:rFonts w:ascii="Arial" w:hAnsi="Arial" w:cs="Arial" w:eastAsia="Arial"/><w:color w:val="4C4D4F"/><w:spacing w:val="-2"/></w:rPr><w:t>⁄</w:t></w:r><w:r><w:rPr><w:color w:val="4C4D4F"/><w:spacing w:val="-2"/><w:sz w:val="13"/><w:szCs w:val="13"/></w:rPr><w:t>16</w:t></w:r><w:r><w:rPr><w:rFonts w:ascii="Arial" w:hAnsi="Arial" w:cs="Arial" w:eastAsia="Arial"/><w:color w:val="4C4D4F"/><w:spacing w:val="-2"/></w:rPr><w:t>&quot;,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counter-bore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4"/></w:rPr><w:t>⅜&quot;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diameter</w:t></w:r><w:r><w:rPr><w:rFonts w:ascii="Arial" w:hAnsi="Arial" w:cs="Arial" w:eastAsia="Arial"/><w:color w:val="4C4D4F"/></w:rPr><w:t> × </w:t></w:r><w:r><w:rPr><w:rFonts w:ascii="Arial" w:hAnsi="Arial" w:cs="Arial" w:eastAsia="Arial"/><w:color w:val="4C4D4F"/><w:spacing w:val="-4"/></w:rPr><w:t>⅛&quot;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depth</w:t></w:r><w:r><w:rPr><w:rFonts w:ascii="Arial" w:hAnsi="Arial" w:cs="Arial" w:eastAsia="Arial"/><w:color w:val="4C4D4F"/></w:rPr><w:t> on </w:t></w:r><w:r><w:rPr><w:rFonts w:ascii="Arial" w:hAnsi="Arial" w:cs="Arial" w:eastAsia="Arial"/><w:color w:val="4C4D4F"/><w:spacing w:val="-1"/></w:rPr><w:t>one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side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counter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sink</w:t></w:r><w:r><w:rPr><w:rFonts w:ascii="Arial" w:hAnsi="Arial" w:cs="Arial" w:eastAsia="Arial"/><w:color w:val="4C4D4F"/></w:rPr><w:t> on</w:t></w:r><w:r><w:rPr><w:rFonts w:ascii="Arial" w:hAnsi="Arial" w:cs="Arial" w:eastAsia="Arial"/><w:color w:val="4C4D4F"/><w:spacing w:val="55"/></w:rPr><w:t> </w:t></w:r><w:r><w:rPr><w:color w:val="4C4D4F"/><w:spacing w:val="-6"/></w:rPr><w:t>o</w:t></w:r><w:r><w:rPr><w:color w:val="4C4D4F"/><w:spacing w:val="-7"/></w:rPr><w:t>t</w:t></w:r><w:r><w:rPr><w:color w:val="4C4D4F"/><w:spacing w:val="-6"/></w:rPr><w:t>he</w:t></w:r><w:r><w:rPr><w:color w:val="4C4D4F"/><w:spacing w:val="-7"/></w:rPr><w:t>r.</w:t></w:r><w:r><w:rPr/></w: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3"/><w:rPr><w:rFonts w:ascii="Arial" w:hAnsi="Arial" w:cs="Arial" w:eastAsia="Arial"/><w:sz w:val="24"/><w:szCs w:val="24"/></w:rPr></w:pPr></w:p><w:p><w:pPr><w:pStyle w:val="BodyText"/><w:numPr><w:ilvl w:val="0"/><w:numId w:val="6"/></w:numPr><w:tabs><w:tab w:pos="900" w:val="left" w:leader="none"/></w:tabs><w:spacing w:line="284" w:lineRule="auto" w:before="72" w:after="0"/><w:ind w:left="900" w:right="1466" w:hanging="320"/><w:jc w:val="left"/></w:pPr><w:r><w:rPr><w:rFonts w:ascii="Arial" w:hAnsi="Arial" w:cs="Arial" w:eastAsia="Arial"/><w:color w:val="4C4D4F"/><w:spacing w:val="-2"/></w:rPr><w:t>Round</w:t></w:r><w:r><w:rPr><w:rFonts w:ascii="Arial" w:hAnsi="Arial" w:cs="Arial" w:eastAsia="Arial"/><w:color w:val="4C4D4F"/><w:spacing w:val="-1"/></w:rPr><w:t> </w:t></w:r><w:r><w:rPr><w:rFonts w:ascii="Arial" w:hAnsi="Arial" w:cs="Arial" w:eastAsia="Arial"/><w:color w:val="4C4D4F"/><w:spacing w:val="1"/></w:rPr><w:t>off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ends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of spindle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handle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to semi-circular.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6"/></w:rPr><w:t>Test</w:t></w:r><w:r><w:rPr><w:rFonts w:ascii="Arial" w:hAnsi="Arial" w:cs="Arial" w:eastAsia="Arial"/><w:color w:val="4C4D4F"/></w:rPr><w:t> fit</w:t></w:r><w:r><w:rPr><w:rFonts w:ascii="Arial" w:hAnsi="Arial" w:cs="Arial" w:eastAsia="Arial"/><w:color w:val="4C4D4F"/><w:spacing w:val="-1"/></w:rPr><w:t> with</w:t></w:r><w:r><w:rPr><w:rFonts w:ascii="Arial" w:hAnsi="Arial" w:cs="Arial" w:eastAsia="Arial"/><w:color w:val="4C4D4F"/></w:rPr><w:t> a</w:t></w:r><w:r><w:rPr><w:rFonts w:ascii="Arial" w:hAnsi="Arial" w:cs="Arial" w:eastAsia="Arial"/><w:color w:val="4C4D4F"/><w:spacing w:val="-1"/></w:rPr><w:t> </w:t></w:r><w:r><w:rPr><w:color w:val="4C4D4F"/><w:position w:val="6"/><w:sz w:val="13"/><w:szCs w:val="13"/></w:rPr><w:t>3</w:t></w:r><w:r><w:rPr><w:rFonts w:ascii="Arial" w:hAnsi="Arial" w:cs="Arial" w:eastAsia="Arial"/><w:color w:val="4C4D4F"/></w:rPr><w:t>⁄</w:t></w:r><w:r><w:rPr><w:color w:val="4C4D4F"/><w:sz w:val="13"/><w:szCs w:val="13"/></w:rPr><w:t>16</w:t></w:r><w:r><w:rPr><w:color w:val="4C4D4F"/></w:rPr><w:t>&quot; ×</w:t></w:r><w:r><w:rPr><w:color w:val="4C4D4F"/><w:spacing w:val="-1"/></w:rPr><w:t> </w:t></w:r><w:r><w:rPr><w:color w:val="4C4D4F"/><w:spacing w:val="-3"/></w:rPr><w:t>¾&quot;</w:t></w:r><w:r><w:rPr><w:color w:val="4C4D4F"/></w:rPr><w:t> </w:t></w:r><w:r><w:rPr><w:color w:val="4C4D4F"/><w:spacing w:val="-1"/></w:rPr><w:t>round head</w:t></w:r><w:r><w:rPr><w:color w:val="4C4D4F"/><w:spacing w:val="41"/></w:rPr><w:t> </w:t></w:r><w:r><w:rPr><w:color w:val="4C4D4F"/><w:spacing w:val="-2"/></w:rPr><w:t>rivet</w:t></w:r><w:r><w:rPr><w:color w:val="4C4D4F"/><w:spacing w:val="-1"/></w:rPr><w:t> </w:t></w:r><w:r><w:rPr><w:color w:val="4C4D4F"/></w:rPr><w:t>so</w:t></w:r><w:r><w:rPr><w:color w:val="4C4D4F"/><w:spacing w:val="-2"/></w:rPr><w:t> </w:t></w:r><w:r><w:rPr><w:color w:val="4C4D4F"/><w:spacing w:val="-1"/></w:rPr><w:t>that</w:t></w:r><w:r><w:rPr><w:color w:val="4C4D4F"/></w:rPr><w:t> </w:t></w:r><w:r><w:rPr><w:color w:val="4C4D4F"/><w:spacing w:val="1"/></w:rPr><w:t>90-degree</w:t></w:r><w:r><w:rPr><w:color w:val="4C4D4F"/><w:spacing w:val="-1"/></w:rPr><w:t> motion right and </w:t></w:r><w:r><w:rPr><w:color w:val="4C4D4F"/></w:rPr><w:t>left</w:t></w:r><w:r><w:rPr><w:color w:val="4C4D4F"/><w:spacing w:val="-1"/></w:rPr><w:t> is</w:t></w:r><w:r><w:rPr><w:color w:val="4C4D4F"/></w:rPr><w:t> </w:t></w:r><w:r><w:rPr><w:color w:val="4C4D4F"/><w:spacing w:val="-1"/></w:rPr><w:t>possible.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1460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78.05pt;height:130.9pt;mso-position-horizontal-relative:char;mso-position-vertical-relative:line" coordorigin="0,0" coordsize="7561,2618"><v:shape style="position:absolute;left:0;top:0;width:4043;height:2618" type="#_x0000_t75" stroked="false"><v:imagedata r:id="rId36" o:title=""/></v:shape><v:shape style="position:absolute;left:4104;top:0;width:3456;height:2618" type="#_x0000_t75" stroked="false"><v:imagedata r:id="rId37" o:title=""/></v:shape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6"/></w:numPr><w:tabs><w:tab w:pos="900" w:val="left" w:leader="none"/></w:tabs><w:spacing w:line="284" w:lineRule="auto" w:before="72" w:after="0"/><w:ind w:left="900" w:right="1700" w:hanging="320"/><w:jc w:val="left"/><w:rPr><w:rFonts w:ascii="Arial" w:hAnsi="Arial" w:cs="Arial" w:eastAsia="Arial"/></w:rPr></w:pPr><w:r><w:rPr><w:color w:val="4C4D4F"/><w:spacing w:val="-3"/></w:rPr><w:t>Fasten</w:t></w:r><w:r><w:rPr><w:color w:val="4C4D4F"/><w:spacing w:val="-2"/></w:rPr><w:t> </w:t></w:r><w:r><w:rPr><w:color w:val="4C4D4F"/><w:spacing w:val="-1"/></w:rPr><w:t>together</w:t></w:r><w:r><w:rPr><w:color w:val="4C4D4F"/></w:rPr><w:t> </w:t></w:r><w:r><w:rPr><w:color w:val="4C4D4F"/><w:spacing w:val="-1"/></w:rPr><w:t>with</w:t></w:r><w:r><w:rPr><w:color w:val="4C4D4F"/></w:rPr><w:t> </w:t></w:r><w:r><w:rPr><w:color w:val="4C4D4F"/><w:position w:val="6"/><w:sz w:val="13"/><w:szCs w:val="13"/></w:rPr><w:t>3</w:t></w:r><w:r><w:rPr><w:rFonts w:ascii="Arial" w:hAnsi="Arial" w:cs="Arial" w:eastAsia="Arial"/><w:color w:val="4C4D4F"/></w:rPr><w:t>⁄</w:t></w:r><w:r><w:rPr><w:color w:val="4C4D4F"/><w:sz w:val="13"/><w:szCs w:val="13"/></w:rPr><w:t>16</w:t></w:r><w:r><w:rPr><w:color w:val="4C4D4F"/><w:spacing w:val="24"/><w:sz w:val="13"/><w:szCs w:val="13"/></w:rPr><w:t> </w:t></w:r><w:r><w:rPr><w:rFonts w:ascii="Arial" w:hAnsi="Arial" w:cs="Arial" w:eastAsia="Arial"/><w:color w:val="4C4D4F"/></w:rPr><w:t>×</w:t></w:r><w:r><w:rPr><w:rFonts w:ascii="Arial" w:hAnsi="Arial" w:cs="Arial" w:eastAsia="Arial"/><w:color w:val="4C4D4F"/><w:spacing w:val="-1"/></w:rPr><w:t> </w:t></w:r><w:r><w:rPr><w:rFonts w:ascii="Arial" w:hAnsi="Arial" w:cs="Arial" w:eastAsia="Arial"/><w:color w:val="4C4D4F"/><w:spacing w:val="-3"/></w:rPr><w:t>¾&quot;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plain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rivet:</w:t></w:r><w:r><w:rPr><w:rFonts w:ascii="Arial" w:hAnsi="Arial" w:cs="Arial" w:eastAsia="Arial"/><w:color w:val="4C4D4F"/><w:spacing w:val="-1"/></w:rPr><w:t> Slide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through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counter-bore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side first,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peen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into</w:t></w:r><w:r><w:rPr><w:rFonts w:ascii="Arial" w:hAnsi="Arial" w:cs="Arial" w:eastAsia="Arial"/><w:color w:val="4C4D4F"/><w:spacing w:val="85"/></w:rPr><w:t> </w:t></w:r><w:r><w:rPr><w:rFonts w:ascii="Arial" w:hAnsi="Arial" w:cs="Arial" w:eastAsia="Arial"/><w:color w:val="4C4D4F"/><w:spacing w:val="-1"/></w:rPr><w:t>countersunk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area,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then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blend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to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radius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using</w:t></w:r><w:r><w:rPr><w:rFonts w:ascii="Arial" w:hAnsi="Arial" w:cs="Arial" w:eastAsia="Arial"/><w:color w:val="4C4D4F"/></w:rPr><w:t> a </w:t></w:r><w:r><w:rPr><w:rFonts w:ascii="Arial" w:hAnsi="Arial" w:cs="Arial" w:eastAsia="Arial"/><w:color w:val="4C4D4F"/><w:spacing w:val="-1"/></w:rPr><w:t>mill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file.</w:t></w:r><w:r><w:rPr><w:rFonts w:ascii="Arial" w:hAnsi="Arial" w:cs="Arial" w:eastAsia="Arial"/></w:rPr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1837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76.3pt;height:269.6pt;mso-position-horizontal-relative:char;mso-position-vertical-relative:line" coordorigin="0,0" coordsize="7526,5392"><v:shape style="position:absolute;left:17;top:0;width:3732;height:2635" type="#_x0000_t75" stroked="false"><v:imagedata r:id="rId38" o:title=""/></v:shape><v:shape style="position:absolute;left:3811;top:9;width:3698;height:2626" type="#_x0000_t75" stroked="false"><v:imagedata r:id="rId39" o:title=""/></v:shape><v:shape style="position:absolute;left:0;top:2679;width:3732;height:2713" type="#_x0000_t75" stroked="false"><v:imagedata r:id="rId40" o:title=""/></v:shape><v:shape style="position:absolute;left:3793;top:2731;width:3732;height:2661" type="#_x0000_t75" stroked="false"><v:imagedata r:id="rId41" o:title=""/></v:shape></v:group></w:pict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pgSz w:w="12240" w:h="15840"/><w:pgMar w:header="630" w:footer="643" w:top="1080" w:bottom="840" w:left="880" w:right="34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5"/><w:rPr><w:rFonts w:ascii="Arial" w:hAnsi="Arial" w:cs="Arial" w:eastAsia="Arial"/><w:sz w:val="16"/><w:szCs w:val="16"/></w:rPr></w:pPr></w:p><w:p><w:pPr><w:pStyle w:val="Heading2"/><w:spacing w:line="240" w:lineRule="auto" w:before="69"/><w:ind w:left="1100" w:right="0"/><w:jc w:val="left"/><w:rPr><w:b w:val="0"/><w:bCs w:val="0"/></w:rPr></w:pPr><w:r><w:rPr><w:color w:val="4F61AB"/><w:spacing w:val="-1"/></w:rPr><w:t>Vise</w:t></w:r><w:r><w:rPr><w:color w:val="4F61AB"/><w:spacing w:val="-4"/></w:rPr><w:t> </w:t></w:r><w:r><w:rPr><w:color w:val="4F61AB"/><w:spacing w:val="-2"/></w:rPr><w:t>Frame</w:t></w:r><w:r><w:rPr><w:b w:val="0"/></w:rPr></w:r></w:p><w:p><w:pPr><w:pStyle w:val="BodyText"/><w:numPr><w:ilvl w:val="0"/><w:numId w:val="7"/></w:numPr><w:tabs><w:tab w:pos="1440" w:val="left" w:leader="none"/></w:tabs><w:spacing w:line="240" w:lineRule="auto" w:before="132" w:after="0"/><w:ind w:left="900" w:right="0" w:firstLine="220"/><w:jc w:val="left"/></w:pPr><w:r><w:rPr><w:color w:val="4C4D4F"/><w:spacing w:val="-1"/></w:rPr><w:t>Use</w:t></w:r><w:r><w:rPr><w:color w:val="4C4D4F"/><w:spacing w:val="-2"/></w:rPr><w:t> </w:t></w:r><w:r><w:rPr><w:color w:val="4C4D4F"/><w:spacing w:val="-1"/></w:rPr><w:t>band</w:t></w:r><w:r><w:rPr><w:color w:val="4C4D4F"/><w:spacing w:val="-2"/></w:rPr><w:t> </w:t></w:r><w:r><w:rPr><w:color w:val="4C4D4F"/><w:spacing w:val="-1"/></w:rPr><w:t>saw to</w:t></w:r><w:r><w:rPr><w:color w:val="4C4D4F"/><w:spacing w:val="-2"/></w:rPr><w:t> </w:t></w:r><w:r><w:rPr><w:color w:val="4C4D4F"/><w:spacing w:val="-1"/></w:rPr><w:t>cut</w:t></w:r><w:r><w:rPr><w:color w:val="4C4D4F"/></w:rPr><w:t> </w:t></w:r><w:r><w:rPr><w:color w:val="4C4D4F"/><w:spacing w:val="-4"/></w:rPr><w:t>1</w:t></w:r><w:r><w:rPr><w:color w:val="4C4D4F"/><w:spacing w:val="-5"/></w:rPr><w:t>.</w:t></w:r><w:r><w:rPr><w:color w:val="4C4D4F"/><w:spacing w:val="-4"/></w:rPr><w:t>5</w:t></w:r><w:r><w:rPr><w:color w:val="4C4D4F"/><w:spacing w:val="-2"/></w:rPr><w:t> </w:t></w:r><w:r><w:rPr><w:color w:val="4C4D4F"/></w:rPr><w:t>× </w:t></w:r><w:r><w:rPr><w:color w:val="4C4D4F"/><w:spacing w:val="-4"/></w:rPr><w:t>1</w:t></w:r><w:r><w:rPr><w:color w:val="4C4D4F"/><w:spacing w:val="-5"/></w:rPr><w:t>.</w:t></w:r><w:r><w:rPr><w:color w:val="4C4D4F"/><w:spacing w:val="-4"/></w:rPr><w:t>5</w:t></w:r><w:r><w:rPr><w:color w:val="4C4D4F"/><w:spacing w:val="-2"/></w:rPr><w:t> </w:t></w:r><w:r><w:rPr><w:color w:val="4C4D4F"/></w:rPr><w:t>× </w:t></w:r><w:r><w:rPr><w:color w:val="4C4D4F"/><w:spacing w:val="-1"/></w:rPr><w:t>0.0250</w:t></w:r><w:r><w:rPr><w:color w:val="4C4D4F"/><w:spacing w:val="-2"/></w:rPr><w:t> </w:t></w:r><w:r><w:rPr><w:color w:val="4C4D4F"/><w:spacing w:val="-1"/></w:rPr><w:t>angle iron to</w:t></w:r><w:r><w:rPr><w:color w:val="4C4D4F"/><w:spacing w:val="-2"/></w:rPr><w:t> 2@9&quot;,</w:t></w:r><w:r><w:rPr><w:color w:val="4C4D4F"/></w:rPr><w:t> </w:t></w:r><w:hyperlink r:id="rId44"><w:r><w:rPr><w:color w:val="4C4D4F"/></w:rPr></w:r><w:r><w:rPr><w:color w:val="4C4D4F"/><w:spacing w:val="-1"/></w:rPr><w:t>3@4.5</w:t></w:r></w:hyperlink><w:r><w:rPr><w:color w:val="4C4D4F"/><w:spacing w:val="-1"/></w:rPr><w:t>&quot; lengths.</w:t></w:r><w:r><w:rPr/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3706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633461" cy="1609344"/><wp:effectExtent l="0" t="0" r="0" b="0"/><wp:docPr id="19" name="image32.png" descr=""/><wp:cNvGraphicFramePr><a:graphicFrameLocks noChangeAspect="1"/></wp:cNvGraphicFramePr><a:graphic><a:graphicData uri="http://schemas.openxmlformats.org/drawingml/2006/picture"><pic:pic><pic:nvPicPr><pic:cNvPr id="20" name="image32.png"/><pic:cNvPicPr/></pic:nvPicPr><pic:blipFill><a:blip r:embed="rId45" cstate="print"/><a:stretch><a:fillRect/></a:stretch></pic:blipFill><pic:spPr><a:xfrm><a:off x="0" y="0"/><a:ext cx="2633461" cy="1609344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numPr><w:ilvl w:val="0"/><w:numId w:val="7"/></w:numPr><w:tabs><w:tab w:pos="1440" w:val="left" w:leader="none"/></w:tabs><w:spacing w:line="240" w:lineRule="auto" w:before="194" w:after="0"/><w:ind w:left="1440" w:right="0" w:hanging="320"/><w:jc w:val="left"/></w:pPr><w:r><w:rPr><w:color w:val="4C4D4F"/><w:spacing w:val="-2"/></w:rPr><w:t>V-groove </w:t></w:r><w:r><w:rPr><w:color w:val="4C4D4F"/><w:spacing w:val="-1"/></w:rPr><w:t>the</w:t></w:r><w:r><w:rPr><w:color w:val="4C4D4F"/><w:spacing w:val="-2"/></w:rPr><w:t> </w:t></w:r><w:r><w:rPr><w:color w:val="4C4D4F"/></w:rPr><w:t>corners </w:t></w:r><w:r><w:rPr><w:color w:val="4C4D4F"/><w:spacing w:val="-1"/></w:rPr><w:t>for </w:t></w:r><w:r><w:rPr><w:color w:val="4C4D4F"/><w:spacing w:val="-2"/></w:rPr><w:t>welding</w:t></w:r><w:r><w:rPr><w:color w:val="4C4D4F"/><w:spacing w:val="-1"/></w:rPr><w:t> and</w:t></w:r><w:r><w:rPr><w:color w:val="4C4D4F"/><w:spacing w:val="-2"/></w:rPr><w:t> </w:t></w:r><w:r><w:rPr><w:color w:val="4C4D4F"/><w:spacing w:val="-1"/></w:rPr><w:t>belt-sand sliding</w:t></w:r><w:r><w:rPr><w:color w:val="4C4D4F"/><w:spacing w:val="-2"/></w:rPr><w:t> </w:t></w:r><w:r><w:rPr><w:color w:val="4C4D4F"/></w:rPr><w:t>surfaces.</w:t></w:r><w:r><w:rPr/></w:r></w:p><w:p><w:pPr><w:spacing w:line="240" w:lineRule="auto" w:before="9"/><w:rPr><w:rFonts w:ascii="Arial" w:hAnsi="Arial" w:cs="Arial" w:eastAsia="Arial"/><w:sz w:val="19"/><w:szCs w:val="19"/></w:rPr></w:pPr></w:p><w:p><w:pPr><w:pStyle w:val="BodyText"/><w:spacing w:line="240" w:lineRule="auto" w:before="0"/><w:ind w:left="1460" w:right="0" w:firstLine="0"/><w:jc w:val="left"/></w:pPr><w:r><w:rPr><w:color w:val="4C4D4F"/><w:spacing w:val="-1"/></w:rPr><w:t>V-grind</w:t></w:r><w:r><w:rPr><w:color w:val="4C4D4F"/><w:spacing w:val="-2"/></w:rPr><w:t> </w:t></w:r><w:r><w:rPr><w:color w:val="4C4D4F"/><w:spacing w:val="1"/></w:rPr><w:t>two</w:t></w:r><w:r><w:rPr><w:color w:val="4C4D4F"/><w:spacing w:val="-1"/></w:rPr><w:t> </w:t></w:r><w:r><w:rPr><w:color w:val="4C4D4F"/><w:spacing w:val="-2"/></w:rPr><w:t>jaws</w:t></w:r><w:r><w:rPr><w:color w:val="4C4D4F"/><w:spacing w:val="-1"/></w:rPr><w:t> </w:t></w:r><w:r><w:rPr><w:color w:val="4C4D4F"/></w:rPr><w:t>on</w:t></w:r><w:r><w:rPr><w:color w:val="4C4D4F"/><w:spacing w:val="-1"/></w:rPr><w:t> bench</w:t></w:r><w:r><w:rPr><w:color w:val="4C4D4F"/><w:spacing w:val="-2"/></w:rPr><w:t> </w:t></w:r><w:r><w:rPr><w:color w:val="4C4D4F"/><w:spacing w:val="-1"/></w:rPr><w:t>grinder;</w:t></w:r><w:r><w:rPr><w:color w:val="4C4D4F"/></w:rPr><w:t> </w:t></w:r><w:r><w:rPr><w:color w:val="4C4D4F"/><w:spacing w:val="-1"/></w:rPr><w:t>belt one </w:t></w:r><w:r><w:rPr><w:color w:val="4C4D4F"/><w:spacing w:val="-2"/></w:rPr><w:t>jaw</w:t></w:r><w:r><w:rPr><w:color w:val="4C4D4F"/><w:spacing w:val="-1"/></w:rPr><w:t> smooth</w:t></w:r><w:r><w:rPr><w:color w:val="4C4D4F"/><w:spacing w:val="-2"/></w:rPr><w:t> </w:t></w:r><w:r><w:rPr><w:color w:val="4C4D4F"/></w:rPr><w:t>on</w:t></w:r><w:r><w:rPr><w:color w:val="4C4D4F"/><w:spacing w:val="-1"/></w:rPr><w:t> one</w:t></w:r><w:r><w:rPr><w:color w:val="4C4D4F"/><w:spacing w:val="-2"/></w:rPr><w:t> outer</w:t></w:r><w:r><w:rPr><w:color w:val="4C4D4F"/></w:rPr><w:t> </w:t></w:r><w:r><w:rPr><w:color w:val="4C4D4F"/><w:spacing w:val="-1"/></w:rPr><w:t>face.</w:t></w:r><w:r><w:rPr/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3529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859026" cy="1761744"/><wp:effectExtent l="0" t="0" r="0" b="0"/><wp:docPr id="21" name="image33.png" descr=""/><wp:cNvGraphicFramePr><a:graphicFrameLocks noChangeAspect="1"/></wp:cNvGraphicFramePr><a:graphic><a:graphicData uri="http://schemas.openxmlformats.org/drawingml/2006/picture"><pic:pic><pic:nvPicPr><pic:cNvPr id="22" name="image33.png"/><pic:cNvPicPr/></pic:nvPicPr><pic:blipFill><a:blip r:embed="rId46" cstate="print"/><a:stretch><a:fillRect/></a:stretch></pic:blipFill><pic:spPr><a:xfrm><a:off x="0" y="0"/><a:ext cx="2859026" cy="1761744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numPr><w:ilvl w:val="0"/><w:numId w:val="7"/></w:numPr><w:tabs><w:tab w:pos="1440" w:val="left" w:leader="none"/></w:tabs><w:spacing w:line="240" w:lineRule="auto" w:before="183" w:after="0"/><w:ind w:left="1440" w:right="0" w:hanging="320"/><w:jc w:val="left"/></w:pPr><w:r><w:rPr><w:color w:val="4C4D4F"/><w:spacing w:val="-2"/></w:rPr><w:t>V-groove </w:t></w:r><w:r><w:rPr><w:color w:val="4C4D4F"/><w:spacing w:val="-1"/></w:rPr><w:t>ends</w:t></w:r><w:r><w:rPr><w:color w:val="4C4D4F"/></w:rPr><w:t> </w:t></w:r><w:r><w:rPr><w:color w:val="4C4D4F"/><w:spacing w:val="-1"/></w:rPr><w:t>of side rails for</w:t></w:r><w:r><w:rPr><w:color w:val="4C4D4F"/></w:rPr><w:t> </w:t></w:r><w:r><w:rPr><w:color w:val="4C4D4F"/><w:spacing w:val="-2"/></w:rPr><w:t>welding;</w:t></w:r><w:r><w:rPr><w:color w:val="4C4D4F"/><w:spacing w:val="-1"/></w:rPr><w:t> belt</w:t></w:r><w:r><w:rPr><w:color w:val="4C4D4F"/></w:rPr><w:t> on</w:t></w:r><w:r><w:rPr><w:color w:val="4C4D4F"/><w:spacing w:val="-1"/></w:rPr><w:t> top</w:t></w:r><w:r><w:rPr><w:color w:val="4C4D4F"/><w:spacing w:val="-2"/></w:rPr><w:t> </w:t></w:r><w:r><w:rPr><w:color w:val="4C4D4F"/></w:rPr><w:t>surface</w:t></w:r><w:r><w:rPr><w:color w:val="4C4D4F"/><w:spacing w:val="-1"/></w:rPr><w:t> </w:t></w:r><w:r><w:rPr><w:color w:val="4C4D4F"/><w:spacing w:val="-4"/></w:rPr><w:t>only</w:t></w:r><w:r><w:rPr><w:color w:val="4C4D4F"/><w:spacing w:val="-5"/></w:rPr><w:t>.</w:t></w:r><w:r><w:rPr/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3346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3042380" cy="1656207"/><wp:effectExtent l="0" t="0" r="0" b="0"/><wp:docPr id="23" name="image34.png" descr=""/><wp:cNvGraphicFramePr><a:graphicFrameLocks noChangeAspect="1"/></wp:cNvGraphicFramePr><a:graphic><a:graphicData uri="http://schemas.openxmlformats.org/drawingml/2006/picture"><pic:pic><pic:nvPicPr><pic:cNvPr id="24" name="image34.png"/><pic:cNvPicPr/></pic:nvPicPr><pic:blipFill><a:blip r:embed="rId47" cstate="print"/><a:stretch><a:fillRect/></a:stretch></pic:blipFill><pic:spPr><a:xfrm><a:off x="0" y="0"/><a:ext cx="3042380" cy="1656207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footerReference w:type="even" r:id="rId42"/><w:footerReference w:type="default" r:id="rId43"/><w:pgSz w:w="12240" w:h="15840"/><w:pgMar w:footer="643" w:header="630" w:top="1080" w:bottom="840" w:left="340" w:right="880"/><w:pgNumType w:start="1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7"/><w:rPr><w:rFonts w:ascii="Arial" w:hAnsi="Arial" w:cs="Arial" w:eastAsia="Arial"/><w:sz w:val="16"/><w:szCs w:val="16"/></w:rPr></w:pPr></w:p><w:p><w:pPr><w:pStyle w:val="BodyText"/><w:numPr><w:ilvl w:val="0"/><w:numId w:val="7"/></w:numPr><w:tabs><w:tab w:pos="900" w:val="left" w:leader="none"/></w:tabs><w:spacing w:line="284" w:lineRule="auto" w:before="72" w:after="0"/><w:ind w:left="900" w:right="1296" w:hanging="320"/><w:jc w:val="left"/><w:rPr><w:rFonts w:ascii="Arial" w:hAnsi="Arial" w:cs="Arial" w:eastAsia="Arial"/></w:rPr></w:pPr><w:r><w:rPr><w:rFonts w:ascii="Arial" w:hAnsi="Arial" w:cs="Arial" w:eastAsia="Arial"/><w:color w:val="4C4D4F"/><w:spacing w:val="-1"/></w:rPr><w:t>Clamp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rails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to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mill</w:t></w:r><w:r><w:rPr><w:rFonts w:ascii="Arial" w:hAnsi="Arial" w:cs="Arial" w:eastAsia="Arial"/><w:color w:val="4C4D4F"/></w:rPr><w:t> bed </w:t></w:r><w:r><w:rPr><w:rFonts w:ascii="Arial" w:hAnsi="Arial" w:cs="Arial" w:eastAsia="Arial"/><w:color w:val="4C4D4F"/><w:spacing w:val="-1"/></w:rPr><w:t>using</w:t></w:r><w:r><w:rPr><w:rFonts w:ascii="Arial" w:hAnsi="Arial" w:cs="Arial" w:eastAsia="Arial"/><w:color w:val="4C4D4F"/></w:rPr><w:t> a </w:t></w:r><w:r><w:rPr><w:rFonts w:ascii="Arial" w:hAnsi="Arial" w:cs="Arial" w:eastAsia="Arial"/><w:color w:val="4C4D4F"/><w:spacing w:val="-1"/></w:rPr><w:t>clamp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kit.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Mill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all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longitudinal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edges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of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rails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1"/></w:rPr><w:t>650</w:t></w:r><w:r><w:rPr><w:rFonts w:ascii="Arial" w:hAnsi="Arial" w:cs="Arial" w:eastAsia="Arial"/><w:color w:val="4C4D4F"/></w:rPr><w:t> rpm </w:t></w:r><w:r><w:rPr><w:rFonts w:ascii="Arial" w:hAnsi="Arial" w:cs="Arial" w:eastAsia="Arial"/><w:color w:val="4C4D4F"/><w:spacing w:val="-1"/></w:rPr><w:t>using</w:t></w:r><w:r><w:rPr><w:rFonts w:ascii="Arial" w:hAnsi="Arial" w:cs="Arial" w:eastAsia="Arial"/><w:color w:val="4C4D4F"/><w:spacing w:val="53"/></w:rPr><w:t> </w:t></w:r><w:r><w:rPr><w:rFonts w:ascii="Arial" w:hAnsi="Arial" w:cs="Arial" w:eastAsia="Arial"/><w:color w:val="4C4D4F"/><w:spacing w:val="1"/></w:rPr><w:t>3&quot;</w:t></w:r><w:r><w:rPr><w:rFonts w:ascii="Arial" w:hAnsi="Arial" w:cs="Arial" w:eastAsia="Arial"/><w:color w:val="4C4D4F"/></w:rPr><w:t> carbide </w:t></w:r><w:r><w:rPr><w:rFonts w:ascii="Arial" w:hAnsi="Arial" w:cs="Arial" w:eastAsia="Arial"/><w:color w:val="4C4D4F"/><w:spacing w:val="-1"/></w:rPr><w:t>facing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mill,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5"/></w:rPr><w:t>–1.5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mm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cut.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Power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feed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about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8–10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IPM</w:t></w:r><w:r><w:rPr><w:rFonts w:ascii="Arial" w:hAnsi="Arial" w:cs="Arial" w:eastAsia="Arial"/><w:color w:val="4C4D4F"/></w:rPr><w:t> or </w:t></w:r><w:r><w:rPr><w:rFonts w:ascii="Arial" w:hAnsi="Arial" w:cs="Arial" w:eastAsia="Arial"/><w:color w:val="4C4D4F"/><w:spacing w:val="1"/></w:rPr><w:t>200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mm/min.</w:t></w:r><w:r><w:rPr><w:rFonts w:ascii="Arial" w:hAnsi="Arial" w:cs="Arial" w:eastAsia="Arial"/></w:rPr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2177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3889239" cy="1676400"/><wp:effectExtent l="0" t="0" r="0" b="0"/><wp:docPr id="25" name="image35.png" descr=""/><wp:cNvGraphicFramePr><a:graphicFrameLocks noChangeAspect="1"/></wp:cNvGraphicFramePr><a:graphic><a:graphicData uri="http://schemas.openxmlformats.org/drawingml/2006/picture"><pic:pic><pic:nvPicPr><pic:cNvPr id="26" name="image35.png"/><pic:cNvPicPr/></pic:nvPicPr><pic:blipFill><a:blip r:embed="rId48" cstate="print"/><a:stretch><a:fillRect/></a:stretch></pic:blipFill><pic:spPr><a:xfrm><a:off x="0" y="0"/><a:ext cx="3889239" cy="1676400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numPr><w:ilvl w:val="0"/><w:numId w:val="7"/></w:numPr><w:tabs><w:tab w:pos="900" w:val="left" w:leader="none"/></w:tabs><w:spacing w:line="240" w:lineRule="auto" w:before="183" w:after="0"/><w:ind w:left="900" w:right="0" w:hanging="320"/><w:jc w:val="left"/></w:pPr><w:r><w:rPr><w:color w:val="4C4D4F"/><w:spacing w:val="-1"/></w:rPr><w:t>Spindle </w:t></w:r><w:r><w:rPr><w:color w:val="4C4D4F"/><w:spacing w:val="-2"/></w:rPr><w:t>blocks:</w:t></w:r><w:r><w:rPr><w:color w:val="4C4D4F"/><w:spacing w:val="-1"/></w:rPr><w:t> cut</w:t></w:r><w:r><w:rPr><w:color w:val="4C4D4F"/></w:rPr><w:t> </w:t></w:r><w:r><w:rPr><w:color w:val="4C4D4F"/><w:spacing w:val="-1"/></w:rPr><w:t>one</w:t></w:r><w:r><w:rPr><w:color w:val="4C4D4F"/><w:spacing w:val="-2"/></w:rPr><w:t> </w:t></w:r><w:r><w:rPr><w:color w:val="4C4D4F"/><w:spacing w:val="-1"/></w:rPr><w:t>of each </w:t></w:r><w:r><w:rPr><w:color w:val="4C4D4F"/></w:rPr><w:t>piece</w:t></w:r><w:r><w:rPr><w:color w:val="4C4D4F"/><w:spacing w:val="-2"/></w:rPr><w:t> </w:t></w:r><w:r><w:rPr><w:color w:val="4C4D4F"/></w:rPr><w:t>on</w:t></w:r><w:r><w:rPr><w:color w:val="4C4D4F"/><w:spacing w:val="-2"/></w:rPr><w:t> </w:t></w:r><w:r><w:rPr><w:color w:val="4C4D4F"/><w:spacing w:val="-1"/></w:rPr><w:t>the band</w:t></w:r><w:r><w:rPr><w:color w:val="4C4D4F"/><w:spacing w:val="-2"/></w:rPr><w:t> </w:t></w:r><w:r><w:rPr><w:color w:val="4C4D4F"/><w:spacing w:val="-1"/></w:rPr><w:t>saw:</w:t></w:r><w:r><w:rPr><w:color w:val="4C4D4F"/></w:rPr><w:t> 1</w:t></w:r><w:r><w:rPr><w:color w:val="4C4D4F"/><w:spacing w:val="-2"/></w:rPr><w:t> </w:t></w:r><w:r><w:rPr><w:color w:val="4C4D4F"/></w:rPr><w:t>×</w:t></w:r><w:r><w:rPr><w:color w:val="4C4D4F"/><w:spacing w:val="-1"/></w:rPr><w:t> </w:t></w:r><w:r><w:rPr><w:color w:val="4C4D4F"/></w:rPr><w:t>1</w:t></w:r><w:r><w:rPr><w:color w:val="4C4D4F"/><w:spacing w:val="-1"/></w:rPr><w:t> </w:t></w:r><w:r><w:rPr><w:color w:val="4C4D4F"/></w:rPr><w:t>×</w:t></w:r><w:r><w:rPr><w:color w:val="4C4D4F"/><w:spacing w:val="-1"/></w:rPr><w:t> </w:t></w:r><w:r><w:rPr><w:color w:val="4C4D4F"/><w:spacing w:val="-2"/></w:rPr><w:t>2&quot;,</w:t></w:r><w:r><w:rPr><w:color w:val="4C4D4F"/><w:spacing w:val="-1"/></w:rPr><w:t> </w:t></w:r><w:r><w:rPr><w:color w:val="4C4D4F"/><w:spacing w:val="-8"/></w:rPr><w:t>1</w:t></w:r><w:r><w:rPr><w:color w:val="4C4D4F"/><w:spacing w:val="-9"/></w:rPr><w:t>¼</w:t></w:r><w:r><w:rPr><w:color w:val="4C4D4F"/></w:rPr><w:t> ×</w:t></w:r><w:r><w:rPr><w:color w:val="4C4D4F"/><w:spacing w:val="-1"/></w:rPr><w:t> </w:t></w:r><w:r><w:rPr><w:color w:val="4C4D4F"/><w:spacing w:val="-8"/></w:rPr><w:t>1</w:t></w:r><w:r><w:rPr><w:color w:val="4C4D4F"/><w:spacing w:val="-9"/></w:rPr><w:t>¼</w:t></w:r><w:r><w:rPr><w:color w:val="4C4D4F"/></w:rPr><w:t> ×</w:t></w:r><w:r><w:rPr><w:color w:val="4C4D4F"/><w:spacing w:val="-1"/></w:rPr><w:t> </w:t></w:r><w:r><w:rPr><w:color w:val="4C4D4F"/><w:spacing w:val="-3"/></w:rPr><w:t>2&quot;.</w:t></w:r><w:r><w:rPr/></w:r></w:p><w:p><w:pPr><w:spacing w:line="240" w:lineRule="auto" w:before="9"/><w:rPr><w:rFonts w:ascii="Arial" w:hAnsi="Arial" w:cs="Arial" w:eastAsia="Arial"/><w:sz w:val="19"/><w:szCs w:val="19"/></w:rPr></w:pPr></w:p><w:p><w:pPr><w:pStyle w:val="BodyText"/><w:numPr><w:ilvl w:val="0"/><w:numId w:val="7"/></w:numPr><w:tabs><w:tab w:pos="900" w:val="left" w:leader="none"/></w:tabs><w:spacing w:line="240" w:lineRule="auto" w:before="0" w:after="0"/><w:ind w:left="900" w:right="0" w:hanging="320"/><w:jc w:val="left"/></w:pPr><w:r><w:rPr><w:color w:val="4C4D4F"/><w:spacing w:val="-2"/></w:rPr><w:t>Face </w:t></w:r><w:r><w:rPr><w:color w:val="4C4D4F"/><w:spacing w:val="1"/></w:rPr><w:t>off</w:t></w:r><w:r><w:rPr><w:color w:val="4C4D4F"/><w:spacing w:val="-1"/></w:rPr><w:t> </w:t></w:r><w:r><w:rPr><w:color w:val="4C4D4F"/></w:rPr><w:t>on</w:t></w:r><w:r><w:rPr><w:color w:val="4C4D4F"/><w:spacing w:val="-2"/></w:rPr><w:t> </w:t></w:r><w:r><w:rPr><w:color w:val="4C4D4F"/><w:spacing w:val="1"/></w:rPr><w:t>4-jaw</w:t></w:r><w:r><w:rPr><w:color w:val="4C4D4F"/><w:spacing w:val="-2"/></w:rPr><w:t> </w:t></w:r><w:r><w:rPr><w:color w:val="4C4D4F"/><w:spacing w:val="-1"/></w:rPr><w:t>chucks.</w:t></w:r><w:r><w:rPr/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3166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633481" cy="1828800"/><wp:effectExtent l="0" t="0" r="0" b="0"/><wp:docPr id="27" name="image36.png" descr=""/><wp:cNvGraphicFramePr><a:graphicFrameLocks noChangeAspect="1"/></wp:cNvGraphicFramePr><a:graphic><a:graphicData uri="http://schemas.openxmlformats.org/drawingml/2006/picture"><pic:pic><pic:nvPicPr><pic:cNvPr id="28" name="image36.png"/><pic:cNvPicPr/></pic:nvPicPr><pic:blipFill><a:blip r:embed="rId49" cstate="print"/><a:stretch><a:fillRect/></a:stretch></pic:blipFill><pic:spPr><a:xfrm><a:off x="0" y="0"/><a:ext cx="2633481" cy="1828800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numPr><w:ilvl w:val="0"/><w:numId w:val="7"/></w:numPr><w:tabs><w:tab w:pos="900" w:val="left" w:leader="none"/></w:tabs><w:spacing w:line="284" w:lineRule="auto" w:before="183" w:after="0"/><w:ind w:left="900" w:right="1340" w:hanging="320"/><w:jc w:val="left"/></w:pPr><w:r><w:rPr><w:rFonts w:ascii="Arial"/><w:color w:val="4C4D4F"/></w:rPr><w:t>Mark </w:t></w:r><w:r><w:rPr><w:rFonts w:ascii="Arial"/><w:color w:val="4C4D4F"/><w:spacing w:val="-1"/></w:rPr><w:t>centre</w:t></w:r><w:r><w:rPr><w:rFonts w:ascii="Arial"/><w:color w:val="4C4D4F"/></w:rPr><w:t> </w:t></w:r><w:r><w:rPr><w:rFonts w:ascii="Arial"/><w:color w:val="4C4D4F"/><w:spacing w:val="-1"/></w:rPr><w:t>lines</w:t></w:r><w:r><w:rPr><w:rFonts w:ascii="Arial"/><w:color w:val="4C4D4F"/></w:rPr><w:t> </w:t></w:r><w:r><w:rPr><w:rFonts w:ascii="Arial"/><w:color w:val="4C4D4F"/><w:spacing w:val="-1"/></w:rPr><w:t>around</w:t></w:r><w:r><w:rPr><w:rFonts w:ascii="Arial"/><w:color w:val="4C4D4F"/></w:rPr><w:t> </w:t></w:r><w:r><w:rPr><w:rFonts w:ascii="Arial"/><w:color w:val="4C4D4F"/><w:spacing w:val="-1"/></w:rPr><w:t>each</w:t></w:r><w:r><w:rPr><w:rFonts w:ascii="Arial"/><w:color w:val="4C4D4F"/></w:rPr><w:t> block </w:t></w:r><w:r><w:rPr><w:rFonts w:ascii="Arial"/><w:color w:val="4C4D4F"/><w:spacing w:val="-1"/></w:rPr><w:t>using</w:t></w:r><w:r><w:rPr><w:rFonts w:ascii="Arial"/><w:color w:val="4C4D4F"/></w:rPr><w:t> </w:t></w:r><w:r><w:rPr><w:rFonts w:ascii="Arial"/><w:color w:val="4C4D4F"/><w:spacing w:val="-1"/></w:rPr><w:t>digital</w:t></w:r><w:r><w:rPr><w:rFonts w:ascii="Arial"/><w:color w:val="4C4D4F"/></w:rPr><w:t> </w:t></w:r><w:r><w:rPr><w:rFonts w:ascii="Arial"/><w:color w:val="4C4D4F"/><w:spacing w:val="-1"/></w:rPr><w:t>height</w:t></w:r><w:r><w:rPr><w:rFonts w:ascii="Arial"/><w:color w:val="4C4D4F"/></w:rPr><w:t> </w:t></w:r><w:r><w:rPr><w:rFonts w:ascii="Arial"/><w:color w:val="4C4D4F"/><w:spacing w:val="-1"/></w:rPr><w:t>gauge</w:t></w:r><w:r><w:rPr><w:rFonts w:ascii="Arial"/><w:color w:val="4C4D4F"/></w:rPr><w:t> </w:t></w:r><w:r><w:rPr><w:rFonts w:ascii="Arial"/><w:color w:val="4C4D4F"/><w:spacing w:val="-2"/></w:rPr><w:t>(measure</w:t></w:r><w:r><w:rPr><w:rFonts w:ascii="Arial"/><w:color w:val="4C4D4F"/></w:rPr><w:t> </w:t></w:r><w:r><w:rPr><w:rFonts w:ascii="Arial"/><w:color w:val="4C4D4F"/><w:spacing w:val="-1"/></w:rPr><w:t>height</w:t></w:r><w:r><w:rPr><w:rFonts w:ascii="Arial"/><w:color w:val="4C4D4F"/></w:rPr><w:t> </w:t></w:r><w:r><w:rPr><w:rFonts w:ascii="Arial"/><w:color w:val="4C4D4F"/><w:spacing w:val="-1"/></w:rPr><w:t>and</w:t></w:r><w:r><w:rPr><w:rFonts w:ascii="Arial"/><w:color w:val="4C4D4F"/></w:rPr><w:t> </w:t></w:r><w:r><w:rPr><w:rFonts w:ascii="Arial"/><w:color w:val="4C4D4F"/><w:spacing w:val="-1"/></w:rPr><w:t>divide</w:t></w:r><w:r><w:rPr><w:rFonts w:ascii="Arial"/><w:color w:val="4C4D4F"/><w:spacing w:val="35"/></w:rPr><w:t> </w:t></w:r><w:r><w:rPr><w:color w:val="4C4D4F"/><w:spacing w:val="-3"/></w:rPr><w:t>by</w:t></w:r><w:r><w:rPr><w:color w:val="4C4D4F"/><w:spacing w:val="-2"/></w:rPr><w:t> </w:t></w:r><w:r><w:rPr><w:color w:val="4C4D4F"/><w:spacing w:val="-3"/></w:rPr><w:t>two).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3348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364295" cy="2136267"/><wp:effectExtent l="0" t="0" r="0" b="0"/><wp:docPr id="29" name="image37.png" descr=""/><wp:cNvGraphicFramePr><a:graphicFrameLocks noChangeAspect="1"/></wp:cNvGraphicFramePr><a:graphic><a:graphicData uri="http://schemas.openxmlformats.org/drawingml/2006/picture"><pic:pic><pic:nvPicPr><pic:cNvPr id="30" name="image37.png"/><pic:cNvPicPr/></pic:nvPicPr><pic:blipFill><a:blip r:embed="rId50" cstate="print"/><a:stretch><a:fillRect/></a:stretch></pic:blipFill><pic:spPr><a:xfrm><a:off x="0" y="0"/><a:ext cx="2364295" cy="2136267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pgSz w:w="12240" w:h="15840"/><w:pgMar w:header="630" w:footer="643" w:top="1080" w:bottom="840" w:left="880" w:right="34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7"/><w:rPr><w:rFonts w:ascii="Arial" w:hAnsi="Arial" w:cs="Arial" w:eastAsia="Arial"/><w:sz w:val="16"/><w:szCs w:val="16"/></w:rPr></w:pPr></w:p><w:p><w:pPr><w:pStyle w:val="BodyText"/><w:numPr><w:ilvl w:val="0"/><w:numId w:val="7"/></w:numPr><w:tabs><w:tab w:pos="1440" w:val="left" w:leader="none"/></w:tabs><w:spacing w:line="284" w:lineRule="auto" w:before="72" w:after="0"/><w:ind w:left="1440" w:right="571" w:hanging="320"/><w:jc w:val="left"/><w:rPr><w:rFonts w:ascii="Arial" w:hAnsi="Arial" w:cs="Arial" w:eastAsia="Arial"/></w:rPr></w:pPr><w:r><w:rPr><w:rFonts w:ascii="Arial"/><w:color w:val="4C4D4F"/></w:rPr><w:t>Grind </w:t></w:r><w:r><w:rPr><w:rFonts w:ascii="Arial"/><w:color w:val="4C4D4F"/><w:spacing w:val="1"/></w:rPr><w:t>off</w:t></w:r><w:r><w:rPr><w:rFonts w:ascii="Arial"/><w:color w:val="4C4D4F"/></w:rPr><w:t> </w:t></w:r><w:r><w:rPr><w:rFonts w:ascii="Arial"/><w:color w:val="4C4D4F"/><w:spacing w:val="-1"/></w:rPr><w:t>one</w:t></w:r><w:r><w:rPr><w:rFonts w:ascii="Arial"/><w:color w:val="4C4D4F"/></w:rPr><w:t> </w:t></w:r><w:r><w:rPr><w:rFonts w:ascii="Arial"/><w:color w:val="4C4D4F"/><w:spacing w:val="-1"/></w:rPr><w:t>edge</w:t></w:r><w:r><w:rPr><w:rFonts w:ascii="Arial"/><w:color w:val="4C4D4F"/></w:rPr><w:t> </w:t></w:r><w:r><w:rPr><w:rFonts w:ascii="Arial"/><w:color w:val="4C4D4F"/><w:spacing w:val="-1"/></w:rPr><w:t>of</w:t></w:r><w:r><w:rPr><w:rFonts w:ascii="Arial"/><w:color w:val="4C4D4F"/></w:rPr><w:t> </w:t></w:r><w:r><w:rPr><w:rFonts w:ascii="Arial"/><w:color w:val="4C4D4F"/><w:spacing w:val="-1"/></w:rPr><w:t>both</w:t></w:r><w:r><w:rPr><w:rFonts w:ascii="Arial"/><w:color w:val="4C4D4F"/></w:rPr><w:t> </w:t></w:r><w:r><w:rPr><w:rFonts w:ascii="Arial"/><w:color w:val="4C4D4F"/><w:spacing w:val="-1"/></w:rPr><w:t>blocks</w:t></w:r><w:r><w:rPr><w:rFonts w:ascii="Arial"/><w:color w:val="4C4D4F"/></w:rPr><w:t> </w:t></w:r><w:r><w:rPr><w:rFonts w:ascii="Arial"/><w:color w:val="4C4D4F"/><w:spacing w:val="-1"/></w:rPr><w:t>to</w:t></w:r><w:r><w:rPr><w:rFonts w:ascii="Arial"/><w:color w:val="4C4D4F"/></w:rPr><w:t> </w:t></w:r><w:r><w:rPr><w:rFonts w:ascii="Arial"/><w:color w:val="4C4D4F"/><w:spacing w:val="-1"/></w:rPr><w:t>allow</w:t></w:r><w:r><w:rPr><w:rFonts w:ascii="Arial"/><w:color w:val="4C4D4F"/></w:rPr><w:t> </w:t></w:r><w:r><w:rPr><w:rFonts w:ascii="Arial"/><w:color w:val="4C4D4F"/><w:spacing w:val="-1"/></w:rPr><w:t>blocks</w:t></w:r><w:r><w:rPr><w:rFonts w:ascii="Arial"/><w:color w:val="4C4D4F"/></w:rPr><w:t> </w:t></w:r><w:r><w:rPr><w:rFonts w:ascii="Arial"/><w:color w:val="4C4D4F"/><w:spacing w:val="-1"/></w:rPr><w:t>to</w:t></w:r><w:r><w:rPr><w:rFonts w:ascii="Arial"/><w:color w:val="4C4D4F"/></w:rPr><w:t> </w:t></w:r><w:r><w:rPr><w:rFonts w:ascii="Arial"/><w:color w:val="4C4D4F"/><w:spacing w:val="-1"/></w:rPr><w:t>sit</w:t></w:r><w:r><w:rPr><w:rFonts w:ascii="Arial"/><w:color w:val="4C4D4F"/></w:rPr><w:t> </w:t></w:r><w:r><w:rPr><w:rFonts w:ascii="Arial"/><w:color w:val="4C4D4F"/><w:spacing w:val="-1"/></w:rPr><w:t>tightly</w:t></w:r><w:r><w:rPr><w:rFonts w:ascii="Arial"/><w:color w:val="4C4D4F"/></w:rPr><w:t> </w:t></w:r><w:r><w:rPr><w:rFonts w:ascii="Arial"/><w:color w:val="4C4D4F"/><w:spacing w:val="-1"/></w:rPr><w:t>against</w:t></w:r><w:r><w:rPr><w:rFonts w:ascii="Arial"/><w:color w:val="4C4D4F"/></w:rPr><w:t> </w:t></w:r><w:r><w:rPr><w:rFonts w:ascii="Arial"/><w:color w:val="4C4D4F"/><w:spacing w:val="-1"/></w:rPr><w:t>the</w:t></w:r><w:r><w:rPr><w:rFonts w:ascii="Arial"/><w:color w:val="4C4D4F"/></w:rPr><w:t> </w:t></w:r><w:r><w:rPr><w:rFonts w:ascii="Arial"/><w:color w:val="4C4D4F"/><w:spacing w:val="-1"/></w:rPr><w:t>angle</w:t></w:r><w:r><w:rPr><w:rFonts w:ascii="Arial"/><w:color w:val="4C4D4F"/></w:rPr><w:t> </w:t></w:r><w:r><w:rPr><w:rFonts w:ascii="Arial"/><w:color w:val="4C4D4F"/><w:spacing w:val="-1"/></w:rPr><w:t>iron.</w:t></w:r><w:r><w:rPr><w:rFonts w:ascii="Arial"/><w:color w:val="4C4D4F"/></w:rPr><w:t> </w:t></w:r><w:r><w:rPr><w:rFonts w:ascii="Arial"/><w:color w:val="4C4D4F"/><w:spacing w:val="-1"/></w:rPr><w:t>Chamfer</w:t></w:r><w:r><w:rPr><w:rFonts w:ascii="Arial"/><w:color w:val="4C4D4F"/><w:spacing w:val="51"/></w:rPr><w:t> </w:t></w:r><w:r><w:rPr><w:rFonts w:ascii="Arial"/><w:color w:val="4C4D4F"/><w:spacing w:val="-1"/></w:rPr><w:t>ends</w:t></w:r><w:r><w:rPr><w:rFonts w:ascii="Arial"/><w:color w:val="4C4D4F"/></w:rPr><w:t> </w:t></w:r><w:r><w:rPr><w:rFonts w:ascii="Arial"/><w:color w:val="4C4D4F"/><w:spacing w:val="-1"/></w:rPr><w:t>of</w:t></w:r><w:r><w:rPr><w:rFonts w:ascii="Arial"/><w:color w:val="4C4D4F"/></w:rPr><w:t> </w:t></w:r><w:r><w:rPr><w:rFonts w:ascii="Arial"/><w:color w:val="4C4D4F"/><w:spacing w:val="-1"/></w:rPr><w:t>blocks</w:t></w:r><w:r><w:rPr><w:rFonts w:ascii="Arial"/><w:color w:val="4C4D4F"/></w:rPr><w:t> </w:t></w:r><w:r><w:rPr><w:rFonts w:ascii="Arial"/><w:color w:val="4C4D4F"/><w:spacing w:val="-1"/></w:rPr><w:t>using</w:t></w:r><w:r><w:rPr><w:rFonts w:ascii="Arial"/><w:color w:val="4C4D4F"/></w:rPr><w:t> a </w:t></w:r><w:r><w:rPr><w:rFonts w:ascii="Arial"/><w:color w:val="4C4D4F"/><w:spacing w:val="-1"/></w:rPr><w:t>flat</w:t></w:r><w:r><w:rPr><w:rFonts w:ascii="Arial"/><w:color w:val="4C4D4F"/></w:rPr><w:t> </w:t></w:r><w:r><w:rPr><w:rFonts w:ascii="Arial"/><w:color w:val="4C4D4F"/><w:spacing w:val="-1"/></w:rPr><w:t>file.</w:t></w:r><w:r><w:rPr><w:rFonts w:ascii="Arial"/></w:rPr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3941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186.9pt;height:137.8pt;mso-position-horizontal-relative:char;mso-position-vertical-relative:line" coordorigin="0,0" coordsize="3738,2756"><v:shape style="position:absolute;left:3;top:3;width:3733;height:2750" type="#_x0000_t75" stroked="false"><v:imagedata r:id="rId51" o:title=""/></v:shape><v:group style="position:absolute;left:3;top:3;width:3733;height:2751" coordorigin="3,3" coordsize="3733,2751"><v:shape style="position:absolute;left:3;top:3;width:3733;height:2751" coordorigin="3,3" coordsize="3733,2751" path="m3,2753l3735,2753,3735,3,3,3,3,2753xe" filled="false" stroked="true" strokeweight=".25pt" strokecolor="#231f20"><v:path arrowok="t"/></v:shape></v:group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7"/></w:numPr><w:tabs><w:tab w:pos="1440" w:val="left" w:leader="none"/></w:tabs><w:spacing w:line="240" w:lineRule="auto" w:before="72" w:after="0"/><w:ind w:left="1440" w:right="0" w:hanging="320"/><w:jc w:val="left"/></w:pPr><w:r><w:rPr><w:color w:val="4C4D4F"/><w:spacing w:val="-1"/></w:rPr><w:t>Clamp</w:t></w:r><w:r><w:rPr><w:color w:val="4C4D4F"/><w:spacing w:val="-2"/></w:rPr><w:t> </w:t></w:r><w:r><w:rPr><w:color w:val="4C4D4F"/><w:spacing w:val="-1"/></w:rPr><w:t>and weld</w:t></w:r><w:r><w:rPr><w:color w:val="4C4D4F"/><w:spacing w:val="-2"/></w:rPr><w:t> </w:t></w:r><w:r><w:rPr><w:color w:val="4C4D4F"/><w:spacing w:val="-1"/></w:rPr><w:t>blocks</w:t></w:r><w:r><w:rPr><w:color w:val="4C4D4F"/></w:rPr><w:t> </w:t></w:r><w:r><w:rPr><w:color w:val="4C4D4F"/><w:spacing w:val="-1"/></w:rPr><w:t>to</w:t></w:r><w:r><w:rPr><w:color w:val="4C4D4F"/><w:spacing w:val="-2"/></w:rPr><w:t> </w:t></w:r><w:r><w:rPr><w:color w:val="4C4D4F"/><w:spacing w:val="-1"/></w:rPr><w:t>4.5&quot;</w:t></w:r><w:r><w:rPr><w:color w:val="4C4D4F"/></w:rPr><w:t> </w:t></w:r><w:r><w:rPr><w:color w:val="4C4D4F"/><w:spacing w:val="-1"/></w:rPr><w:t>angle</w:t></w:r><w:r><w:rPr><w:color w:val="4C4D4F"/><w:spacing w:val="-2"/></w:rPr><w:t> </w:t></w:r><w:r><w:rPr><w:color w:val="4C4D4F"/><w:spacing w:val="-1"/></w:rPr><w:t>iron,</w:t></w:r><w:r><w:rPr><w:color w:val="4C4D4F"/></w:rPr><w:t> </w:t></w:r><w:r><w:rPr><w:color w:val="4C4D4F"/><w:spacing w:val="-1"/></w:rPr><w:t>centred</w:t></w:r><w:r><w:rPr><w:color w:val="4C4D4F"/><w:spacing w:val="-2"/></w:rPr><w:t> with:</w:t></w:r><w:r><w:rPr/></w:r></w:p><w:p><w:pPr><w:pStyle w:val="BodyText"/><w:numPr><w:ilvl w:val="1"/><w:numId w:val="7"/></w:numPr><w:tabs><w:tab w:pos="1740" w:val="left" w:leader="none"/></w:tabs><w:spacing w:line="240" w:lineRule="auto" w:before="137" w:after="0"/><w:ind w:left="1740" w:right="0" w:hanging="270"/><w:jc w:val="left"/></w:pPr><w:r><w:rPr><w:color w:val="4C4D4F"/><w:spacing w:val="-7"/></w:rPr><w:t>1</w:t></w:r><w:r><w:rPr><w:color w:val="4C4D4F"/><w:spacing w:val="-8"/></w:rPr><w:t>¼&quot;</w:t></w:r><w:r><w:rPr><w:color w:val="4C4D4F"/><w:spacing w:val="-1"/></w:rPr><w:t> square to</w:t></w:r><w:r><w:rPr><w:color w:val="4C4D4F"/><w:spacing w:val="-2"/></w:rPr><w:t> </w:t></w:r><w:r><w:rPr><w:color w:val="4C4D4F"/><w:spacing w:val="-1"/></w:rPr><w:t>V-ground </w:t></w:r><w:r><w:rPr><w:color w:val="4C4D4F"/></w:rPr><w:t>piece</w:t></w:r><w:r><w:rPr><w:color w:val="4C4D4F"/><w:spacing w:val="-2"/></w:rPr><w:t> </w:t></w:r><w:r><w:rPr><w:color w:val="4C4D4F"/><w:spacing w:val="-3"/></w:rPr><w:t>(spindle</w:t></w:r><w:r><w:rPr><w:color w:val="4C4D4F"/></w:rPr><w:t> </w:t></w:r><w:r><w:rPr><w:color w:val="4C4D4F"/><w:spacing w:val="-2"/></w:rPr><w:t>nut</w:t></w:r><w:r><w:rPr><w:color w:val="4C4D4F"/><w:spacing w:val="-1"/></w:rPr><w:t> </w:t></w:r><w:r><w:rPr><w:color w:val="4C4D4F"/><w:spacing w:val="-3"/></w:rPr><w:t>boss)</w:t></w:r><w:r><w:rPr/></w:r></w:p><w:p><w:pPr><w:pStyle w:val="BodyText"/><w:numPr><w:ilvl w:val="1"/><w:numId w:val="7"/></w:numPr><w:tabs><w:tab w:pos="1740" w:val="left" w:leader="none"/></w:tabs><w:spacing w:line="240" w:lineRule="auto" w:before="137" w:after="0"/><w:ind w:left="1740" w:right="0" w:hanging="270"/><w:jc w:val="left"/></w:pPr><w:r><w:rPr><w:color w:val="4C4D4F"/><w:spacing w:val="-4"/></w:rPr><w:t>1</w:t></w:r><w:r><w:rPr><w:color w:val="4C4D4F"/><w:spacing w:val="-5"/></w:rPr><w:t>&quot;</w:t></w:r><w:r><w:rPr><w:color w:val="4C4D4F"/><w:spacing w:val="-1"/></w:rPr><w:t> square to sanded smooth </w:t></w:r><w:r><w:rPr><w:color w:val="4C4D4F"/></w:rPr><w:t>piece</w:t></w:r><w:r><w:rPr><w:color w:val="4C4D4F"/><w:spacing w:val="-1"/></w:rPr><w:t> </w:t></w:r><w:r><w:rPr><w:color w:val="4C4D4F"/><w:spacing w:val="-3"/></w:rPr><w:t>(sliding</w:t></w:r><w:r><w:rPr><w:color w:val="4C4D4F"/><w:spacing w:val="-1"/></w:rPr><w:t> </w:t></w:r><w:r><w:rPr><w:color w:val="4C4D4F"/><w:spacing w:val="-4"/></w:rPr><w:t>jaw)</w:t></w:r><w:r><w:rPr/></w:r></w:p><w:p><w:pPr><w:spacing w:line="240" w:lineRule="auto" w:before="9"/><w:rPr><w:rFonts w:ascii="Arial" w:hAnsi="Arial" w:cs="Arial" w:eastAsia="Arial"/><w:sz w:val="19"/><w:szCs w:val="19"/></w:rPr></w:pPr></w:p><w:p><w:pPr><w:pStyle w:val="BodyText"/><w:numPr><w:ilvl w:val="0"/><w:numId w:val="7"/></w:numPr><w:tabs><w:tab w:pos="1440" w:val="left" w:leader="none"/></w:tabs><w:spacing w:line="284" w:lineRule="auto" w:before="0" w:after="0"/><w:ind w:left="1440" w:right="659" w:hanging="320"/><w:jc w:val="left"/></w:pPr><w:r><w:rPr><w:rFonts w:ascii="Arial" w:hAnsi="Arial" w:cs="Arial" w:eastAsia="Arial"/><w:color w:val="4C4D4F"/><w:spacing w:val="-1"/></w:rPr><w:t>Set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the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welding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unit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for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4"/></w:rPr><w:t>⅜&quot;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thick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stock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corresponding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to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wire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diameter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constitution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of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the</w:t></w:r><w:r><w:rPr><w:rFonts w:ascii="Arial" w:hAnsi="Arial" w:cs="Arial" w:eastAsia="Arial"/><w:color w:val="4C4D4F"/><w:spacing w:val="87"/></w:rPr><w:t> </w:t></w:r><w:r><w:rPr><w:color w:val="4C4D4F"/><w:spacing w:val="-1"/></w:rPr><w:t>shielding</w:t></w:r><w:r><w:rPr><w:color w:val="4C4D4F"/><w:spacing w:val="-2"/></w:rPr><w:t> </w:t></w:r><w:r><w:rPr><w:color w:val="4C4D4F"/><w:spacing w:val="-1"/></w:rPr><w:t>gas.</w:t></w:r><w:r><w:rPr><w:color w:val="4C4D4F"/></w:rPr><w:t> </w:t></w:r><w:r><w:rPr><w:color w:val="4C4D4F"/><w:spacing w:val="-2"/></w:rPr><w:t>Fillet</w:t></w:r><w:r><w:rPr><w:color w:val="4C4D4F"/><w:spacing w:val="-1"/></w:rPr><w:t> weld ends of</w:t></w:r><w:r><w:rPr><w:color w:val="4C4D4F"/></w:rPr><w:t> </w:t></w:r><w:r><w:rPr><w:color w:val="4C4D4F"/><w:spacing w:val="-1"/></w:rPr><w:t>blocks only</w:t></w:r><w:r><w:rPr><w:color w:val="4C4D4F"/></w:rPr><w:t> </w:t></w:r><w:r><w:rPr><w:color w:val="4C4D4F"/><w:spacing w:val="-1"/></w:rPr><w:t>to angle iron.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4160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071344" cy="1850707"/><wp:effectExtent l="0" t="0" r="0" b="0"/><wp:docPr id="31" name="image39.png" descr=""/><wp:cNvGraphicFramePr><a:graphicFrameLocks noChangeAspect="1"/></wp:cNvGraphicFramePr><a:graphic><a:graphicData uri="http://schemas.openxmlformats.org/drawingml/2006/picture"><pic:pic><pic:nvPicPr><pic:cNvPr id="32" name="image39.png"/><pic:cNvPicPr/></pic:nvPicPr><pic:blipFill><a:blip r:embed="rId52" cstate="print"/><a:stretch><a:fillRect/></a:stretch></pic:blipFill><pic:spPr><a:xfrm><a:off x="0" y="0"/><a:ext cx="2071344" cy="1850707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numPr><w:ilvl w:val="0"/><w:numId w:val="7"/></w:numPr><w:tabs><w:tab w:pos="1440" w:val="left" w:leader="none"/></w:tabs><w:spacing w:line="284" w:lineRule="auto" w:before="163" w:after="0"/><w:ind w:left="1440" w:right="571" w:hanging="320"/><w:jc w:val="left"/></w:pPr><w:r><w:rPr><w:rFonts w:ascii="Arial"/><w:color w:val="4C4D4F"/></w:rPr><w:t>Mark </w:t></w:r><w:r><w:rPr><w:rFonts w:ascii="Arial"/><w:color w:val="4C4D4F"/><w:spacing w:val="-1"/></w:rPr><w:t>height</w:t></w:r><w:r><w:rPr><w:rFonts w:ascii="Arial"/><w:color w:val="4C4D4F"/></w:rPr><w:t> </w:t></w:r><w:r><w:rPr><w:rFonts w:ascii="Arial"/><w:color w:val="4C4D4F"/><w:spacing w:val="-1"/></w:rPr><w:t>line</w:t></w:r><w:r><w:rPr><w:rFonts w:ascii="Arial"/><w:color w:val="4C4D4F"/></w:rPr><w:t> </w:t></w:r><w:r><w:rPr><w:rFonts w:ascii="Arial"/><w:color w:val="4C4D4F"/><w:spacing w:val="-2"/></w:rPr><w:t>0.750&quot;</w:t></w:r><w:r><w:rPr><w:rFonts w:ascii="Arial"/><w:color w:val="4C4D4F"/></w:rPr><w:t> from bottom </w:t></w:r><w:r><w:rPr><w:rFonts w:ascii="Arial"/><w:color w:val="4C4D4F"/><w:spacing w:val="-1"/></w:rPr><w:t>of</w:t></w:r><w:r><w:rPr><w:rFonts w:ascii="Arial"/><w:color w:val="4C4D4F"/></w:rPr><w:t> </w:t></w:r><w:r><w:rPr><w:rFonts w:ascii="Arial"/><w:color w:val="4C4D4F"/><w:spacing w:val="-1"/></w:rPr><w:t>angle</w:t></w:r><w:r><w:rPr><w:rFonts w:ascii="Arial"/><w:color w:val="4C4D4F"/></w:rPr><w:t> </w:t></w:r><w:r><w:rPr><w:rFonts w:ascii="Arial"/><w:color w:val="4C4D4F"/><w:spacing w:val="-1"/></w:rPr><w:t>iron</w:t></w:r><w:r><w:rPr><w:rFonts w:ascii="Arial"/><w:color w:val="4C4D4F"/></w:rPr><w:t> on </w:t></w:r><w:r><w:rPr><w:rFonts w:ascii="Arial"/><w:color w:val="4C4D4F"/><w:spacing w:val="-1"/></w:rPr><w:t>face</w:t></w:r><w:r><w:rPr><w:rFonts w:ascii="Arial"/><w:color w:val="4C4D4F"/></w:rPr><w:t> </w:t></w:r><w:r><w:rPr><w:rFonts w:ascii="Arial"/><w:color w:val="4C4D4F"/><w:spacing w:val="-1"/></w:rPr><w:t>of</w:t></w:r><w:r><w:rPr><w:rFonts w:ascii="Arial"/><w:color w:val="4C4D4F"/></w:rPr><w:t> </w:t></w:r><w:r><w:rPr><w:rFonts w:ascii="Arial"/><w:color w:val="4C4D4F"/><w:spacing w:val="-1"/></w:rPr><w:t>both</w:t></w:r><w:r><w:rPr><w:rFonts w:ascii="Arial"/><w:color w:val="4C4D4F"/></w:rPr><w:t> </w:t></w:r><w:r><w:rPr><w:rFonts w:ascii="Arial"/><w:color w:val="4C4D4F"/><w:spacing w:val="-1"/></w:rPr><w:t>blocks</w:t></w:r><w:r><w:rPr><w:rFonts w:ascii="Arial"/><w:color w:val="4C4D4F"/></w:rPr><w:t> </w:t></w:r><w:r><w:rPr><w:rFonts w:ascii="Arial"/><w:color w:val="4C4D4F"/><w:spacing w:val="-1"/></w:rPr><w:t>(V-groove</w:t></w:r><w:r><w:rPr><w:rFonts w:ascii="Arial"/><w:color w:val="4C4D4F"/></w:rPr><w:t> </w:t></w:r><w:r><w:rPr><w:rFonts w:ascii="Arial"/><w:color w:val="4C4D4F"/><w:spacing w:val="-1"/></w:rPr><w:t>side</w:t></w:r><w:r><w:rPr><w:rFonts w:ascii="Arial"/><w:color w:val="4C4D4F"/></w:rPr><w:t> </w:t></w:r><w:r><w:rPr><w:rFonts w:ascii="Arial"/><w:color w:val="4C4D4F"/><w:spacing w:val="-1"/></w:rPr><w:t>down</w:t></w:r><w:r><w:rPr><w:rFonts w:ascii="Arial"/><w:color w:val="4C4D4F"/><w:spacing w:val="51"/></w:rPr><w:t> </w:t></w:r><w:r><w:rPr><w:color w:val="4C4D4F"/><w:spacing w:val="-1"/></w:rPr><w:t>for spindle </w:t></w:r><w:r><w:rPr><w:color w:val="4C4D4F"/></w:rPr><w:t>boss </w:t></w:r><w:r><w:rPr><w:color w:val="4C4D4F"/><w:spacing w:val="-1"/></w:rPr><w:t>and sanded side down for</w:t></w:r><w:r><w:rPr><w:color w:val="4C4D4F"/></w:rPr><w:t> </w:t></w:r><w:r><w:rPr><w:color w:val="4C4D4F"/><w:spacing w:val="-1"/></w:rPr><w:t>sliding </w:t></w:r><w:r><w:rPr><w:color w:val="4C4D4F"/><w:spacing w:val="-4"/></w:rPr><w:t>jaw)</w:t></w:r><w:r><w:rPr><w:color w:val="4C4D4F"/><w:spacing w:val="-5"/></w:rPr><w:t>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4131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164.9pt;height:174.9pt;mso-position-horizontal-relative:char;mso-position-vertical-relative:line" coordorigin="0,0" coordsize="3298,3498"><v:shape style="position:absolute;left:3;top:2;width:3293;height:3492" type="#_x0000_t75" stroked="false"><v:imagedata r:id="rId53" o:title=""/></v:shape><v:group style="position:absolute;left:3;top:3;width:3293;height:3493" coordorigin="3,3" coordsize="3293,3493"><v:shape style="position:absolute;left:3;top:3;width:3293;height:3493" coordorigin="3,3" coordsize="3293,3493" path="m3,3495l3295,3495,3295,3,3,3,3,3495xe" filled="false" stroked="true" strokeweight=".25pt" strokecolor="#231f20"><v:path arrowok="t"/></v:shape></v:group></v:group></w:pict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pgSz w:w="12240" w:h="15840"/><w:pgMar w:header="630" w:footer="643" w:top="1080" w:bottom="840" w:left="340" w:right="88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7"/><w:rPr><w:rFonts w:ascii="Arial" w:hAnsi="Arial" w:cs="Arial" w:eastAsia="Arial"/><w:sz w:val="16"/><w:szCs w:val="16"/></w:rPr></w:pPr></w:p><w:p><w:pPr><w:pStyle w:val="BodyText"/><w:numPr><w:ilvl w:val="0"/><w:numId w:val="7"/></w:numPr><w:tabs><w:tab w:pos="900" w:val="left" w:leader="none"/></w:tabs><w:spacing w:line="284" w:lineRule="auto" w:before="72" w:after="0"/><w:ind w:left="900" w:right="1466" w:hanging="320"/><w:jc w:val="left"/></w:pPr><w:r><w:rPr><w:color w:val="4C4D4F"/></w:rPr><w:t>Centre-punch</w:t></w:r><w:r><w:rPr><w:color w:val="4C4D4F"/><w:spacing w:val="-2"/></w:rPr><w:t> </w:t></w:r><w:r><w:rPr><w:color w:val="4C4D4F"/><w:spacing w:val="-1"/></w:rPr><w:t>along</w:t></w:r><w:r><w:rPr><w:color w:val="4C4D4F"/><w:spacing w:val="-2"/></w:rPr><w:t> </w:t></w:r><w:r><w:rPr><w:color w:val="4C4D4F"/><w:spacing w:val="-1"/></w:rPr><w:t>centre line</w:t></w:r><w:r><w:rPr><w:color w:val="4C4D4F"/><w:spacing w:val="-2"/></w:rPr><w:t> </w:t></w:r><w:r><w:rPr><w:color w:val="4C4D4F"/><w:spacing w:val="-1"/></w:rPr><w:t>at intersections</w:t></w:r><w:r><w:rPr><w:color w:val="4C4D4F"/></w:rPr><w:t> </w:t></w:r><w:r><w:rPr><w:color w:val="4C4D4F"/><w:spacing w:val="-1"/></w:rPr><w:t>and</w:t></w:r><w:r><w:rPr><w:color w:val="4C4D4F"/><w:spacing w:val="-2"/></w:rPr><w:t> </w:t></w:r><w:r><w:rPr><w:color w:val="4C4D4F"/><w:spacing w:val="-1"/></w:rPr><w:t>at</w:t></w:r><w:r><w:rPr><w:color w:val="4C4D4F"/></w:rPr><w:t> </w:t></w:r><w:r><w:rPr><w:color w:val="4C4D4F"/><w:spacing w:val="-2"/></w:rPr><w:t>0.270 </w:t></w:r><w:r><w:rPr><w:color w:val="4C4D4F"/></w:rPr><w:t>offset</w:t></w:r><w:r><w:rPr><w:color w:val="4C4D4F"/><w:spacing w:val="-1"/></w:rPr><w:t> </w:t></w:r><w:r><w:rPr><w:color w:val="4C4D4F"/></w:rPr><w:t>from </w:t></w:r><w:r><w:rPr><w:color w:val="4C4D4F"/><w:spacing w:val="-1"/></w:rPr><w:t>centre</w:t></w:r><w:r><w:rPr><w:color w:val="4C4D4F"/><w:spacing w:val="-2"/></w:rPr><w:t> </w:t></w:r><w:r><w:rPr><w:color w:val="4C4D4F"/><w:spacing w:val="-1"/></w:rPr><w:t>line for the</w:t></w:r><w:r><w:rPr><w:color w:val="4C4D4F"/><w:spacing w:val="53"/></w:rPr><w:t> </w:t></w:r><w:r><w:rPr><w:color w:val="4C4D4F"/><w:spacing w:val="-1"/></w:rPr><w:t>sliding </w:t></w:r><w:r><w:rPr><w:color w:val="4C4D4F"/><w:spacing w:val="-2"/></w:rPr><w:t>jaw</w:t></w:r><w:r><w:rPr><w:color w:val="4C4D4F"/></w:rPr><w:t> </w:t></w:r><w:r><w:rPr><w:color w:val="4C4D4F"/><w:spacing w:val="-1"/></w:rPr><w:t>retaining </w:t></w:r><w:r><w:rPr><w:color w:val="4C4D4F"/><w:spacing w:val="-2"/></w:rPr><w:t>pin.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966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427.35pt;height:142.1pt;mso-position-horizontal-relative:char;mso-position-vertical-relative:line" coordorigin="0,0" coordsize="8547,2842"><v:shape style="position:absolute;left:0;top:10;width:4358;height:2832" type="#_x0000_t75" stroked="false"><v:imagedata r:id="rId54" o:title=""/></v:shape><v:shape style="position:absolute;left:4419;top:0;width:4128;height:2841" type="#_x0000_t75" stroked="false"><v:imagedata r:id="rId55" o:title=""/></v:shape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7"/></w:numPr><w:tabs><w:tab w:pos="900" w:val="left" w:leader="none"/></w:tabs><w:spacing w:line="240" w:lineRule="auto" w:before="72" w:after="0"/><w:ind w:left="900" w:right="0" w:hanging="320"/><w:jc w:val="left"/></w:pPr><w:r><w:rPr><w:color w:val="4C4D4F"/><w:spacing w:val="-1"/></w:rPr><w:t>Drilling the</w:t></w:r><w:r><w:rPr><w:color w:val="4C4D4F"/></w:rPr><w:t> </w:t></w:r><w:r><w:rPr><w:color w:val="4C4D4F"/><w:spacing w:val="-1"/></w:rPr><w:t>sliding </w:t></w:r><w:r><w:rPr><w:color w:val="4C4D4F"/><w:spacing w:val="-2"/></w:rPr><w:t>jaw:</w:t></w:r><w:r><w:rPr/></w:r></w:p><w:p><w:pPr><w:spacing w:line="240" w:lineRule="auto" w:before="9"/><w:rPr><w:rFonts w:ascii="Arial" w:hAnsi="Arial" w:cs="Arial" w:eastAsia="Arial"/><w:sz w:val="19"/><w:szCs w:val="19"/></w:rPr></w:pPr></w:p><w:p><w:pPr><w:pStyle w:val="BodyText"/><w:numPr><w:ilvl w:val="0"/><w:numId w:val="8"/></w:numPr><w:tabs><w:tab w:pos="1190" w:val="left" w:leader="none"/></w:tabs><w:spacing w:line="240" w:lineRule="auto" w:before="0" w:after="0"/><w:ind w:left="1190" w:right="0" w:hanging="320"/><w:jc w:val="left"/></w:pPr><w:r><w:rPr><w:color w:val="4C4D4F"/><w:spacing w:val="-2"/></w:rPr><w:t>Pilot</w:t></w:r><w:r><w:rPr><w:color w:val="4C4D4F"/><w:spacing w:val="-1"/></w:rPr><w:t> drill</w:t></w:r><w:r><w:rPr><w:color w:val="4C4D4F"/><w:spacing w:val="-2"/></w:rPr><w:t> </w:t></w:r><w:r><w:rPr><w:color w:val="4C4D4F"/><w:spacing w:val="-1"/></w:rPr><w:t>all holes</w:t></w:r><w:r><w:rPr><w:color w:val="4C4D4F"/><w:spacing w:val="-2"/></w:rPr><w:t> </w:t></w:r><w:r><w:rPr><w:color w:val="4C4D4F"/><w:position w:val="6"/><w:sz w:val="13"/><w:szCs w:val="13"/></w:rPr><w:t>3</w:t></w:r><w:r><w:rPr><w:rFonts w:ascii="Arial" w:hAnsi="Arial" w:cs="Arial" w:eastAsia="Arial"/><w:color w:val="4C4D4F"/></w:rPr><w:t>⁄</w:t></w:r><w:r><w:rPr><w:color w:val="4C4D4F"/><w:sz w:val="13"/><w:szCs w:val="13"/></w:rPr><w:t>16</w:t></w:r><w:r><w:rPr><w:color w:val="4C4D4F"/></w:rPr><w:t>&quot; @</w:t></w:r><w:r><w:rPr><w:color w:val="4C4D4F"/><w:spacing w:val="-2"/></w:rPr><w:t> </w:t></w:r><w:r><w:rPr><w:color w:val="4C4D4F"/><w:spacing w:val="-1"/></w:rPr><w:t>1500</w:t></w:r><w:r><w:rPr><w:color w:val="4C4D4F"/><w:spacing w:val="-2"/></w:rPr><w:t> </w:t></w:r><w:r><w:rPr><w:color w:val="4C4D4F"/><w:spacing w:val="-1"/></w:rPr><w:t>rpm,</w:t></w:r><w:r><w:rPr><w:color w:val="4C4D4F"/></w:rPr><w:t> </w:t></w:r><w:r><w:rPr><w:color w:val="4C4D4F"/><w:spacing w:val="-1"/></w:rPr><w:t>through.</w:t></w:r><w:r><w:rPr/></w:r></w:p><w:p><w:pPr><w:spacing w:line="240" w:lineRule="auto" w:before="9"/><w:rPr><w:rFonts w:ascii="Arial" w:hAnsi="Arial" w:cs="Arial" w:eastAsia="Arial"/><w:sz w:val="19"/><w:szCs w:val="19"/></w:rPr></w:pPr></w:p><w:p><w:pPr><w:pStyle w:val="BodyText"/><w:numPr><w:ilvl w:val="0"/><w:numId w:val="8"/></w:numPr><w:tabs><w:tab w:pos="1190" w:val="left" w:leader="none"/></w:tabs><w:spacing w:line="284" w:lineRule="auto" w:before="0" w:after="0"/><w:ind w:left="1190" w:right="1122" w:hanging="320"/><w:jc w:val="both"/></w:pPr><w:r><w:rPr><w:rFonts w:ascii="Arial" w:hAnsi="Arial" w:cs="Arial" w:eastAsia="Arial"/><w:color w:val="4C4D4F"/></w:rPr><w:t>Drill </w:t></w:r><w:r><w:rPr><w:rFonts w:ascii="Arial" w:hAnsi="Arial" w:cs="Arial" w:eastAsia="Arial"/><w:color w:val="4C4D4F"/><w:spacing w:val="-2"/></w:rPr><w:t>jaw</w:t></w:r><w:r><w:rPr><w:rFonts w:ascii="Arial" w:hAnsi="Arial" w:cs="Arial" w:eastAsia="Arial"/><w:color w:val="4C4D4F"/></w:rPr><w:t> offset </w:t></w:r><w:r><w:rPr><w:rFonts w:ascii="Arial" w:hAnsi="Arial" w:cs="Arial" w:eastAsia="Arial"/><w:color w:val="4C4D4F"/><w:spacing w:val="-1"/></w:rPr><w:t>hole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first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0.270&quot;</w:t></w:r><w:r><w:rPr><w:rFonts w:ascii="Arial" w:hAnsi="Arial" w:cs="Arial" w:eastAsia="Arial"/><w:color w:val="4C4D4F"/></w:rPr><w:t> from C-line </w:t></w:r><w:r><w:rPr><w:rFonts w:ascii="Arial" w:hAnsi="Arial" w:cs="Arial" w:eastAsia="Arial"/><w:color w:val="4C4D4F"/><w:spacing w:val="-2"/></w:rPr><w:t>(sanded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side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4"/></w:rPr><w:t>down).</w:t></w:r><w:r><w:rPr><w:rFonts w:ascii="Arial" w:hAnsi="Arial" w:cs="Arial" w:eastAsia="Arial"/><w:color w:val="4C4D4F"/></w:rPr><w:t> Drill </w:t></w:r><w:r><w:rPr><w:rFonts w:ascii="Arial" w:hAnsi="Arial" w:cs="Arial" w:eastAsia="Arial"/><w:color w:val="4C4D4F"/><w:spacing w:val="-1"/></w:rPr><w:t>centre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spindle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hole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at</w:t></w:r><w:r><w:rPr><w:rFonts w:ascii="Arial" w:hAnsi="Arial" w:cs="Arial" w:eastAsia="Arial"/><w:color w:val="4C4D4F"/><w:spacing w:val="71"/></w:rPr><w:t> </w:t></w:r><w:r><w:rPr><w:color w:val="4C4D4F"/><w:position w:val="6"/><w:sz w:val="13"/><w:szCs w:val="13"/></w:rPr><w:t>15</w:t></w:r><w:r><w:rPr><w:rFonts w:ascii="Arial" w:hAnsi="Arial" w:cs="Arial" w:eastAsia="Arial"/><w:color w:val="4C4D4F"/></w:rPr><w:t>⁄</w:t></w:r><w:r><w:rPr><w:color w:val="4C4D4F"/><w:sz w:val="13"/><w:szCs w:val="13"/></w:rPr><w:t>32</w:t></w:r><w:r><w:rPr><w:color w:val="4C4D4F"/></w:rPr><w:t>&quot;</w:t></w:r><w:r><w:rPr><w:color w:val="4C4D4F"/><w:spacing w:val="-1"/></w:rPr><w:t> </w:t></w:r><w:r><w:rPr><w:color w:val="4C4D4F"/></w:rPr><w:t>@</w:t></w:r><w:r><w:rPr><w:color w:val="4C4D4F"/><w:spacing w:val="-1"/></w:rPr><w:t> </w:t></w:r><w:r><w:rPr><w:color w:val="4C4D4F"/><w:spacing w:val="2"/></w:rPr><w:t>800</w:t></w:r><w:r><w:rPr><w:color w:val="4C4D4F"/><w:spacing w:val="-2"/></w:rPr><w:t> </w:t></w:r><w:r><w:rPr><w:color w:val="4C4D4F"/><w:spacing w:val="-1"/></w:rPr><w:t>rpm,</w:t></w:r><w:r><w:rPr><w:color w:val="4C4D4F"/></w:rPr><w:t> </w:t></w:r><w:r><w:rPr><w:color w:val="4C4D4F"/><w:spacing w:val="-1"/></w:rPr><w:t>ream</w:t></w:r><w:r><w:rPr><w:color w:val="4C4D4F"/></w:rPr><w:t> </w:t></w:r><w:r><w:rPr><w:color w:val="4C4D4F"/><w:spacing w:val="-1"/></w:rPr><w:t>to</w:t></w:r><w:r><w:rPr><w:color w:val="4C4D4F"/><w:spacing w:val="-2"/></w:rPr><w:t> </w:t></w:r><w:r><w:rPr><w:color w:val="4C4D4F"/><w:spacing w:val="-5"/></w:rPr><w:t>½&quot;</w:t></w:r><w:r><w:rPr><w:color w:val="4C4D4F"/></w:rPr><w:t> @</w:t></w:r><w:r><w:rPr><w:color w:val="4C4D4F"/><w:spacing w:val="-1"/></w:rPr><w:t> </w:t></w:r><w:r><w:rPr><w:color w:val="4C4D4F"/><w:spacing w:val="1"/></w:rPr><w:t>400</w:t></w:r><w:r><w:rPr><w:color w:val="4C4D4F"/><w:spacing w:val="-2"/></w:rPr><w:t> </w:t></w:r><w:r><w:rPr><w:color w:val="4C4D4F"/><w:spacing w:val="-1"/></w:rPr><w:t>rpm. </w:t></w:r><w:r><w:rPr><w:rFonts w:ascii="Arial" w:hAnsi="Arial" w:cs="Arial" w:eastAsia="Arial"/><w:b/><w:bCs/><w:color w:val="4C4D4F"/><w:spacing w:val="-1"/></w:rPr><w:t>Note</w:t></w:r><w:r><w:rPr><w:color w:val="4C4D4F"/><w:spacing w:val="-1"/></w:rPr><w:t>:</w:t></w:r><w:r><w:rPr><w:color w:val="4C4D4F"/></w:rPr><w:t> </w:t></w:r><w:r><w:rPr><w:color w:val="4C4D4F"/><w:spacing w:val="-1"/></w:rPr><w:t>Jaw</w:t></w:r><w:r><w:rPr><w:color w:val="4C4D4F"/><w:spacing w:val="-2"/></w:rPr><w:t> </w:t></w:r><w:r><w:rPr><w:color w:val="4C4D4F"/><w:spacing w:val="-1"/></w:rPr><w:t>must</w:t></w:r><w:r><w:rPr><w:color w:val="4C4D4F"/></w:rPr><w:t> </w:t></w:r><w:r><w:rPr><w:color w:val="4C4D4F"/><w:spacing w:val="-1"/></w:rPr><w:t>be</w:t></w:r><w:r><w:rPr><w:color w:val="4C4D4F"/></w:rPr><w:t> </w:t></w:r><w:r><w:rPr><w:color w:val="4C4D4F"/><w:spacing w:val="-2"/></w:rPr><w:t>level </w:t></w:r><w:r><w:rPr><w:color w:val="4C4D4F"/><w:spacing w:val="-1"/></w:rPr><w:t>in the</w:t></w:r><w:r><w:rPr><w:color w:val="4C4D4F"/><w:spacing w:val="-2"/></w:rPr><w:t> </w:t></w:r><w:r><w:rPr><w:color w:val="4C4D4F"/><w:spacing w:val="-1"/></w:rPr><w:t>drill press</w:t></w:r><w:r><w:rPr><w:color w:val="4C4D4F"/></w:rPr><w:t> </w:t></w:r><w:r><w:rPr><w:color w:val="4C4D4F"/><w:spacing w:val="-1"/></w:rPr><w:t>vise</w:t></w:r><w:r><w:rPr><w:color w:val="4C4D4F"/><w:spacing w:val="-2"/></w:rPr><w:t> </w:t></w:r><w:r><w:rPr><w:color w:val="4C4D4F"/><w:spacing w:val="-1"/></w:rPr><w:t>to</w:t></w:r><w:r><w:rPr><w:color w:val="4C4D4F"/><w:spacing w:val="45"/></w:rPr><w:t> </w:t></w:r><w:r><w:rPr><w:color w:val="4C4D4F"/><w:spacing w:val="-2"/></w:rPr><w:t>ensure </w:t></w:r><w:r><w:rPr><w:color w:val="4C4D4F"/><w:spacing w:val="-1"/></w:rPr><w:t>the hole</w:t></w:r><w:r><w:rPr><w:color w:val="4C4D4F"/></w:rPr><w:t> </w:t></w:r><w:r><w:rPr><w:color w:val="4C4D4F"/><w:spacing w:val="-1"/></w:rPr><w:t>is perpendicular</w:t></w:r><w:r><w:rPr><w:color w:val="4C4D4F"/></w:rPr><w:t> </w:t></w:r><w:r><w:rPr><w:color w:val="4C4D4F"/><w:spacing w:val="-1"/></w:rPr><w:t>to</w:t></w:r><w:r><w:rPr><w:color w:val="4C4D4F"/><w:spacing w:val="-2"/></w:rPr><w:t> </w:t></w:r><w:r><w:rPr><w:color w:val="4C4D4F"/><w:spacing w:val="-1"/></w:rPr><w:t>the </w:t></w:r><w:r><w:rPr><w:color w:val="4C4D4F"/><w:spacing w:val="-3"/></w:rPr><w:t>jaw’s</w:t></w:r><w:r><w:rPr><w:color w:val="4C4D4F"/></w:rPr><w:t> smooth-ground</w:t></w:r><w:r><w:rPr><w:color w:val="4C4D4F"/><w:spacing w:val="-2"/></w:rPr><w:t> side.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1518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72.15pt;height:143.550pt;mso-position-horizontal-relative:char;mso-position-vertical-relative:line" coordorigin="0,0" coordsize="7443,2871"><v:shape style="position:absolute;left:0;top:0;width:3600;height:2870" type="#_x0000_t75" stroked="false"><v:imagedata r:id="rId56" o:title=""/></v:shape><v:shape style="position:absolute;left:3661;top:24;width:3782;height:2846" type="#_x0000_t75" stroked="false"><v:imagedata r:id="rId57" o:title=""/></v:shape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7"/></w:numPr><w:tabs><w:tab w:pos="901" w:val="left" w:leader="none"/></w:tabs><w:spacing w:line="284" w:lineRule="auto" w:before="72" w:after="0"/><w:ind w:left="900" w:right="1237" w:hanging="320"/><w:jc w:val="left"/></w:pPr><w:r><w:rPr><w:rFonts w:ascii="Arial"/><w:color w:val="4C4D4F"/><w:spacing w:val="-2"/></w:rPr><w:t>Lay</w:t></w:r><w:r><w:rPr><w:rFonts w:ascii="Arial"/><w:color w:val="4C4D4F"/></w:rPr><w:t> </w:t></w:r><w:r><w:rPr><w:rFonts w:ascii="Arial"/><w:color w:val="4C4D4F"/><w:spacing w:val="-1"/></w:rPr><w:t>out</w:t></w:r><w:r><w:rPr><w:rFonts w:ascii="Arial"/><w:color w:val="4C4D4F"/></w:rPr><w:t> </w:t></w:r><w:r><w:rPr><w:rFonts w:ascii="Arial"/><w:color w:val="4C4D4F"/><w:spacing w:val="-1"/></w:rPr><w:t>and</w:t></w:r><w:r><w:rPr><w:rFonts w:ascii="Arial"/><w:color w:val="4C4D4F"/></w:rPr><w:t> centre-punch holes </w:t></w:r><w:r><w:rPr><w:rFonts w:ascii="Arial"/><w:color w:val="4C4D4F"/><w:spacing w:val="-1"/></w:rPr><w:t>for</w:t></w:r><w:r><w:rPr><w:rFonts w:ascii="Arial"/><w:color w:val="4C4D4F"/></w:rPr><w:t> </w:t></w:r><w:r><w:rPr><w:rFonts w:ascii="Arial"/><w:color w:val="4C4D4F"/><w:spacing w:val="-2"/></w:rPr><w:t>jaw</w:t></w:r><w:r><w:rPr><w:rFonts w:ascii="Arial"/><w:color w:val="4C4D4F"/></w:rPr><w:t> </w:t></w:r><w:r><w:rPr><w:rFonts w:ascii="Arial"/><w:color w:val="4C4D4F"/><w:spacing w:val="-1"/></w:rPr><w:t>plates</w:t></w:r><w:r><w:rPr><w:rFonts w:ascii="Arial"/><w:color w:val="4C4D4F"/></w:rPr><w:t> </w:t></w:r><w:r><w:rPr><w:rFonts w:ascii="Arial"/><w:color w:val="4C4D4F"/><w:spacing w:val="-2"/></w:rPr><w:t>0.625&quot;</w:t></w:r><w:r><w:rPr><w:rFonts w:ascii="Arial"/><w:color w:val="4C4D4F"/></w:rPr><w:t> from bottom </w:t></w:r><w:r><w:rPr><w:rFonts w:ascii="Arial"/><w:color w:val="4C4D4F"/><w:spacing w:val="-1"/></w:rPr><w:t>and</w:t></w:r><w:r><w:rPr><w:rFonts w:ascii="Arial"/><w:color w:val="4C4D4F"/></w:rPr><w:t> </w:t></w:r><w:r><w:rPr><w:rFonts w:ascii="Arial"/><w:color w:val="4C4D4F"/><w:spacing w:val="-1"/></w:rPr><w:t>ends</w:t></w:r><w:r><w:rPr><w:rFonts w:ascii="Arial"/><w:color w:val="4C4D4F"/></w:rPr><w:t> </w:t></w:r><w:r><w:rPr><w:rFonts w:ascii="Arial"/><w:color w:val="4C4D4F"/><w:spacing w:val="-1"/></w:rPr><w:t>of</w:t></w:r><w:r><w:rPr><w:rFonts w:ascii="Arial"/><w:color w:val="4C4D4F"/></w:rPr><w:t> </w:t></w:r><w:r><w:rPr><w:rFonts w:ascii="Arial"/><w:color w:val="4C4D4F"/><w:spacing w:val="-1"/></w:rPr><w:t>the</w:t></w:r><w:r><w:rPr><w:rFonts w:ascii="Arial"/><w:color w:val="4C4D4F"/></w:rPr><w:t> </w:t></w:r><w:r><w:rPr><w:rFonts w:ascii="Arial"/><w:color w:val="4C4D4F"/><w:spacing w:val="-1"/></w:rPr><w:t>fixed</w:t></w:r><w:r><w:rPr><w:rFonts w:ascii="Arial"/><w:color w:val="4C4D4F"/></w:rPr><w:t> </w:t></w:r><w:r><w:rPr><w:rFonts w:ascii="Arial"/><w:color w:val="4C4D4F"/><w:spacing w:val="-1"/></w:rPr><w:t>and</w:t></w:r><w:r><w:rPr><w:rFonts w:ascii="Arial"/><w:color w:val="4C4D4F"/><w:spacing w:val="39"/></w:rPr><w:t> </w:t></w:r><w:r><w:rPr><w:color w:val="4C4D4F"/><w:spacing w:val="-1"/></w:rPr><w:t>sliding </w:t></w:r><w:r><w:rPr><w:color w:val="4C4D4F"/><w:spacing w:val="-2"/></w:rPr><w:t>jaws.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1340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89.95pt;height:162.75pt;mso-position-horizontal-relative:char;mso-position-vertical-relative:line" coordorigin="0,0" coordsize="7799,3255"><v:shape style="position:absolute;left:0;top:0;width:3964;height:3254" type="#_x0000_t75" stroked="false"><v:imagedata r:id="rId58" o:title=""/></v:shape><v:shape style="position:absolute;left:4026;top:44;width:3772;height:3210" type="#_x0000_t75" stroked="false"><v:imagedata r:id="rId59" o:title=""/></v:shape></v:group></w:pict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pgSz w:w="12240" w:h="15840"/><w:pgMar w:header="630" w:footer="643" w:top="1080" w:bottom="840" w:left="880" w:right="34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7"/><w:rPr><w:rFonts w:ascii="Arial" w:hAnsi="Arial" w:cs="Arial" w:eastAsia="Arial"/><w:sz w:val="16"/><w:szCs w:val="16"/></w:rPr></w:pPr></w:p><w:p><w:pPr><w:pStyle w:val="BodyText"/><w:numPr><w:ilvl w:val="0"/><w:numId w:val="7"/></w:numPr><w:tabs><w:tab w:pos="1441" w:val="left" w:leader="none"/></w:tabs><w:spacing w:line="240" w:lineRule="auto" w:before="72" w:after="0"/><w:ind w:left="1440" w:right="0" w:hanging="320"/><w:jc w:val="left"/></w:pPr><w:r><w:rPr><w:color w:val="4C4D4F"/></w:rPr><w:t>Drill</w:t></w:r><w:r><w:rPr><w:color w:val="4C4D4F"/><w:spacing w:val="-2"/></w:rPr><w:t> </w:t></w:r><w:r><w:rPr><w:color w:val="4C4D4F"/><w:spacing w:val="-1"/></w:rPr><w:t>both</w:t></w:r><w:r><w:rPr><w:color w:val="4C4D4F"/><w:spacing w:val="-2"/></w:rPr><w:t> jaws</w:t></w:r><w:r><w:rPr><w:color w:val="4C4D4F"/><w:spacing w:val="-1"/></w:rPr><w:t> </w:t></w:r><w:r><w:rPr><w:color w:val="4C4D4F"/><w:spacing w:val="-3"/></w:rPr><w:t>¼&quot;</w:t></w:r><w:r><w:rPr><w:color w:val="4C4D4F"/><w:spacing w:val="-1"/></w:rPr><w:t> through</w:t></w:r><w:r><w:rPr><w:color w:val="4C4D4F"/><w:spacing w:val="-2"/></w:rPr><w:t> </w:t></w:r><w:r><w:rPr><w:color w:val="4C4D4F"/><w:spacing w:val="-1"/></w:rPr><w:t>for</w:t></w:r><w:r><w:rPr><w:color w:val="4C4D4F"/></w:rPr><w:t> </w:t></w:r><w:r><w:rPr><w:color w:val="4C4D4F"/><w:spacing w:val="-2"/></w:rPr><w:t>jaw plates.</w:t></w:r><w:r><w:rPr/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3864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194.65pt;height:143.7pt;mso-position-horizontal-relative:char;mso-position-vertical-relative:line" coordorigin="0,0" coordsize="3893,2874"><v:shape style="position:absolute;left:3;top:3;width:3888;height:2868" type="#_x0000_t75" stroked="false"><v:imagedata r:id="rId60" o:title=""/></v:shape><v:group style="position:absolute;left:3;top:3;width:3888;height:2869" coordorigin="3,3" coordsize="3888,2869"><v:shape style="position:absolute;left:3;top:3;width:3888;height:2869" coordorigin="3,3" coordsize="3888,2869" path="m3,2871l3890,2871,3890,3,3,3,3,2871xe" filled="false" stroked="true" strokeweight=".25pt" strokecolor="#231f20"><v:path arrowok="t"/></v:shape></v:group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7"/></w:numPr><w:tabs><w:tab w:pos="1441" w:val="left" w:leader="none"/></w:tabs><w:spacing w:line="284" w:lineRule="auto" w:before="72" w:after="0"/><w:ind w:left="1440" w:right="777" w:hanging="320"/><w:jc w:val="left"/></w:pPr><w:r><w:rPr><w:color w:val="4C4D4F"/></w:rPr><w:t>Drill</w:t></w:r><w:r><w:rPr><w:color w:val="4C4D4F"/><w:spacing w:val="-2"/></w:rPr><w:t> </w:t></w:r><w:r><w:rPr><w:color w:val="4C4D4F"/><w:spacing w:val="-1"/></w:rPr><w:t>retaining</w:t></w:r><w:r><w:rPr><w:color w:val="4C4D4F"/><w:spacing w:val="-2"/></w:rPr><w:t> </w:t></w:r><w:r><w:rPr><w:color w:val="4C4D4F"/><w:spacing w:val="-1"/></w:rPr><w:t>pin hole in spindle </w:t></w:r><w:r><w:rPr><w:color w:val="4C4D4F"/><w:spacing w:val="-2"/></w:rPr><w:t>nut</w:t></w:r><w:r><w:rPr><w:color w:val="4C4D4F"/></w:rPr><w:t> </w:t></w:r><w:r><w:rPr><w:color w:val="4C4D4F"/><w:spacing w:val="-3"/></w:rPr><w:t>holder.</w:t></w:r><w:r><w:rPr><w:color w:val="4C4D4F"/><w:spacing w:val="-1"/></w:rPr><w:t> </w:t></w:r><w:r><w:rPr><w:color w:val="4C4D4F"/><w:spacing w:val="1"/></w:rPr><w:t>Offset</w:t></w:r><w:r><w:rPr><w:color w:val="4C4D4F"/></w:rPr><w:t> </w:t></w:r><w:r><w:rPr><w:color w:val="4C4D4F"/><w:spacing w:val="-3"/></w:rPr><w:t>by</w:t></w:r><w:r><w:rPr><w:color w:val="4C4D4F"/><w:spacing w:val="-1"/></w:rPr><w:t> about</w:t></w:r><w:r><w:rPr><w:color w:val="4C4D4F"/></w:rPr><w:t> </w:t></w:r><w:r><w:rPr><w:color w:val="4C4D4F"/><w:spacing w:val="1"/></w:rPr><w:t>0.540&quot;</w:t></w:r><w:r><w:rPr><w:color w:val="4C4D4F"/><w:spacing w:val="-1"/></w:rPr><w:t> </w:t></w:r><w:r><w:rPr><w:color w:val="4C4D4F"/></w:rPr><w:t>from </w:t></w:r><w:r><w:rPr><w:color w:val="4C4D4F"/><w:spacing w:val="-1"/></w:rPr><w:t>centre</w:t></w:r><w:r><w:rPr><w:color w:val="4C4D4F"/><w:spacing w:val="-2"/></w:rPr><w:t> </w:t></w:r><w:r><w:rPr><w:color w:val="4C4D4F"/><w:spacing w:val="-1"/></w:rPr><w:t>line</w:t></w:r><w:r><w:rPr><w:color w:val="4C4D4F"/><w:spacing w:val="-2"/></w:rPr><w:t> </w:t></w:r><w:r><w:rPr><w:color w:val="4C4D4F"/><w:spacing w:val="-1"/></w:rPr><w:t>and drill</w:t></w:r><w:r><w:rPr><w:color w:val="4C4D4F"/><w:spacing w:val="45"/></w:rPr><w:t> </w:t></w:r><w:r><w:rPr><w:color w:val="4C4D4F"/><w:spacing w:val="-1"/></w:rPr><w:t>through</w:t></w:r><w:r><w:rPr><w:color w:val="4C4D4F"/><w:spacing w:val="-2"/></w:rPr><w:t> </w:t></w:r><w:r><w:rPr><w:color w:val="4C4D4F"/><w:spacing w:val="-1"/></w:rPr><w:t>using</w:t></w:r><w:r><w:rPr><w:color w:val="4C4D4F"/><w:spacing w:val="-2"/></w:rPr><w:t> </w:t></w:r><w:r><w:rPr><w:color w:val="4C4D4F"/></w:rPr><w:t>a </w:t></w:r><w:r><w:rPr><w:color w:val="4C4D4F"/><w:position w:val="6"/><w:sz w:val="13"/><w:szCs w:val="13"/></w:rPr><w:t>3</w:t></w:r><w:r><w:rPr><w:rFonts w:ascii="Arial" w:hAnsi="Arial" w:cs="Arial" w:eastAsia="Arial"/><w:color w:val="4C4D4F"/></w:rPr><w:t>⁄</w:t></w:r><w:r><w:rPr><w:color w:val="4C4D4F"/><w:sz w:val="13"/><w:szCs w:val="13"/></w:rPr><w:t>16</w:t></w:r><w:r><w:rPr><w:color w:val="4C4D4F"/></w:rPr><w:t>&quot;</w:t></w:r><w:r><w:rPr><w:color w:val="4C4D4F"/><w:spacing w:val="-1"/></w:rPr><w:t> bit. This</w:t></w:r><w:r><w:rPr><w:color w:val="4C4D4F"/></w:rPr><w:t> </w:t></w:r><w:r><w:rPr><w:color w:val="4C4D4F"/><w:spacing w:val="-1"/></w:rPr><w:t>hole is</w:t></w:r><w:r><w:rPr><w:color w:val="4C4D4F"/></w:rPr><w:t> from</w:t></w:r><w:r><w:rPr><w:color w:val="4C4D4F"/><w:spacing w:val="-1"/></w:rPr><w:t> opposite</w:t></w:r><w:r><w:rPr><w:color w:val="4C4D4F"/><w:spacing w:val="-2"/></w:rPr><w:t> </w:t></w:r><w:r><w:rPr><w:color w:val="4C4D4F"/><w:spacing w:val="-1"/></w:rPr><w:t>the V-grooved</w:t></w:r><w:r><w:rPr><w:color w:val="4C4D4F"/><w:spacing w:val="-2"/></w:rPr><w:t> </w:t></w:r><w:r><w:rPr><w:color w:val="4C4D4F"/><w:spacing w:val="-1"/></w:rPr><w:t>side of the</w:t></w:r><w:r><w:rPr><w:color w:val="4C4D4F"/><w:spacing w:val="-2"/></w:rPr><w:t> </w:t></w:r><w:r><w:rPr><w:color w:val="4C4D4F"/><w:spacing w:val="-1"/></w:rPr><w:t>piece.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2626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15.4pt;height:169.35pt;mso-position-horizontal-relative:char;mso-position-vertical-relative:line" coordorigin="0,0" coordsize="6308,3387"><v:shape style="position:absolute;left:0;top:4;width:2842;height:3383" type="#_x0000_t75" stroked="false"><v:imagedata r:id="rId61" o:title=""/></v:shape><v:shape style="position:absolute;left:2903;top:0;width:3404;height:3387" type="#_x0000_t75" stroked="false"><v:imagedata r:id="rId62" o:title=""/></v:shape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7"/></w:numPr><w:tabs><w:tab w:pos="1441" w:val="left" w:leader="none"/></w:tabs><w:spacing w:line="284" w:lineRule="auto" w:before="72" w:after="0"/><w:ind w:left="1440" w:right="687" w:hanging="320"/><w:jc w:val="left"/></w:pPr><w:r><w:rPr><w:color w:val="4C4D4F"/></w:rPr><w:t>Align</w:t></w:r><w:r><w:rPr><w:color w:val="4C4D4F"/><w:spacing w:val="-2"/></w:rPr><w:t> </w:t></w:r><w:r><w:rPr><w:color w:val="4C4D4F"/><w:spacing w:val="-1"/></w:rPr><w:t>large </w:t></w:r><w:r><w:rPr><w:color w:val="4C4D4F"/></w:rPr><w:t>block</w:t></w:r><w:r><w:rPr><w:color w:val="4C4D4F"/><w:spacing w:val="-1"/></w:rPr><w:t> in </w:t></w:r><w:r><w:rPr><w:color w:val="4C4D4F"/></w:rPr><w:t>a</w:t></w:r><w:r><w:rPr><w:color w:val="4C4D4F"/><w:spacing w:val="-1"/></w:rPr><w:t> </w:t></w:r><w:r><w:rPr><w:color w:val="4C4D4F"/><w:spacing w:val="1"/></w:rPr><w:t>4-jaw</w:t></w:r><w:r><w:rPr><w:color w:val="4C4D4F"/><w:spacing w:val="-2"/></w:rPr><w:t> </w:t></w:r><w:r><w:rPr><w:color w:val="4C4D4F"/><w:spacing w:val="-1"/></w:rPr><w:t>chuck</w:t></w:r><w:r><w:rPr><w:color w:val="4C4D4F"/></w:rPr><w:t> </w:t></w:r><w:r><w:rPr><w:color w:val="4C4D4F"/><w:spacing w:val="-1"/></w:rPr><w:t>at </w:t></w:r><w:r><w:rPr><w:color w:val="4C4D4F"/></w:rPr><w:t>centre-punch</w:t></w:r><w:r><w:rPr><w:color w:val="4C4D4F"/><w:spacing w:val="-1"/></w:rPr><w:t> </w:t></w:r><w:r><w:rPr><w:color w:val="4C4D4F"/></w:rPr><w:t>mark </w:t></w:r><w:r><w:rPr><w:color w:val="4C4D4F"/><w:spacing w:val="-1"/></w:rPr><w:t>using</w:t></w:r><w:r><w:rPr><w:color w:val="4C4D4F"/><w:spacing w:val="-2"/></w:rPr><w:t> live</w:t></w:r><w:r><w:rPr><w:color w:val="4C4D4F"/><w:spacing w:val="-1"/></w:rPr><w:t> centre.</w:t></w:r><w:r><w:rPr><w:color w:val="4C4D4F"/></w:rPr><w:t> </w:t></w:r><w:r><w:rPr><w:color w:val="4C4D4F"/><w:spacing w:val="-1"/></w:rPr><w:t>Centre</w:t></w:r><w:r><w:rPr><w:color w:val="4C4D4F"/><w:spacing w:val="-2"/></w:rPr><w:t> </w:t></w:r><w:r><w:rPr><w:color w:val="4C4D4F"/><w:spacing w:val="-1"/></w:rPr><w:t>drill,</w:t></w:r><w:r><w:rPr><w:color w:val="4C4D4F"/></w:rPr><w:t> </w:t></w:r><w:r><w:rPr><w:color w:val="4C4D4F"/><w:spacing w:val="-1"/></w:rPr><w:t>pilot</w:t></w:r><w:r><w:rPr><w:color w:val="4C4D4F"/><w:spacing w:val="33"/><w:w w:val="99"/></w:rPr><w:t> </w:t></w:r><w:r><w:rPr><w:color w:val="4C4D4F"/><w:spacing w:val="-1"/></w:rPr><w:t>drill</w:t></w:r><w:r><w:rPr><w:color w:val="4C4D4F"/><w:spacing w:val="-2"/></w:rPr><w:t> </w:t></w:r><w:r><w:rPr><w:color w:val="4C4D4F"/><w:spacing w:val="-1"/></w:rPr><w:t>through</w:t></w:r><w:r><w:rPr><w:color w:val="4C4D4F"/><w:spacing w:val="-2"/></w:rPr><w:t> </w:t></w:r><w:r><w:rPr><w:color w:val="4C4D4F"/><w:spacing w:val="-1"/></w:rPr><w:t>at </w:t></w:r><w:r><w:rPr><w:color w:val="4C4D4F"/><w:spacing w:val="-2"/><w:position w:val="6"/><w:sz w:val="13"/><w:szCs w:val="13"/></w:rPr><w:t>5</w:t></w:r><w:r><w:rPr><w:rFonts w:ascii="Arial" w:hAnsi="Arial" w:cs="Arial" w:eastAsia="Arial"/><w:color w:val="4C4D4F"/><w:spacing w:val="-2"/></w:rPr><w:t>⁄</w:t></w:r><w:r><w:rPr><w:color w:val="4C4D4F"/><w:spacing w:val="-2"/><w:sz w:val="13"/><w:szCs w:val="13"/></w:rPr><w:t>16</w:t></w:r><w:r><w:rPr><w:color w:val="4C4D4F"/><w:spacing w:val="-2"/></w:rPr><w:t>&quot;,</w:t></w:r><w:r><w:rPr><w:color w:val="4C4D4F"/><w:spacing w:val="-1"/></w:rPr><w:t> drill out at </w:t></w:r><w:r><w:rPr><w:color w:val="4C4D4F"/><w:spacing w:val="-1"/><w:position w:val="6"/><w:sz w:val="13"/><w:szCs w:val="13"/></w:rPr><w:t>31</w:t></w:r><w:r><w:rPr><w:rFonts w:ascii="Arial" w:hAnsi="Arial" w:cs="Arial" w:eastAsia="Arial"/><w:color w:val="4C4D4F"/><w:spacing w:val="-1"/></w:rPr><w:t>⁄</w:t></w:r><w:r><w:rPr><w:color w:val="4C4D4F"/><w:spacing w:val="-1"/><w:sz w:val="13"/><w:szCs w:val="13"/></w:rPr><w:t>32 </w:t></w:r><w:r><w:rPr><w:color w:val="4C4D4F"/></w:rPr><w:t>&quot; </w:t></w:r><w:r><w:rPr><w:color w:val="4C4D4F"/><w:spacing w:val="-1"/></w:rPr><w:t>at about</w:t></w:r><w:r><w:rPr><w:color w:val="4C4D4F"/></w:rPr><w:t> </w:t></w:r><w:r><w:rPr><w:color w:val="4C4D4F"/><w:spacing w:val="2"/></w:rPr><w:t>300</w:t></w:r><w:r><w:rPr><w:color w:val="4C4D4F"/><w:spacing w:val="-2"/></w:rPr><w:t> </w:t></w:r><w:r><w:rPr><w:color w:val="4C4D4F"/><w:spacing w:val="-1"/></w:rPr><w:t>rpm,</w:t></w:r><w:r><w:rPr><w:color w:val="4C4D4F"/></w:rPr><w:t> </w:t></w:r><w:r><w:rPr><w:color w:val="4C4D4F"/><w:spacing w:val="-1"/></w:rPr><w:t>ream to</w:t></w:r><w:r><w:rPr><w:color w:val="4C4D4F"/><w:spacing w:val="-2"/></w:rPr><w:t> </w:t></w:r><w:r><w:rPr><w:color w:val="4C4D4F"/><w:spacing w:val="-4"/></w:rPr><w:t>1</w:t></w:r><w:r><w:rPr><w:color w:val="4C4D4F"/><w:spacing w:val="-5"/></w:rPr><w:t>&quot;</w:t></w:r><w:r><w:rPr><w:color w:val="4C4D4F"/></w:rPr><w:t> </w:t></w:r><w:r><w:rPr><w:color w:val="4C4D4F"/><w:spacing w:val="-1"/></w:rPr><w:t>at about</w:t></w:r><w:r><w:rPr><w:color w:val="4C4D4F"/></w:rPr><w:t> </w:t></w:r><w:r><w:rPr><w:color w:val="4C4D4F"/><w:spacing w:val="-3"/></w:rPr><w:t>150</w:t></w:r><w:r><w:rPr><w:color w:val="4C4D4F"/><w:spacing w:val="-2"/></w:rPr><w:t> </w:t></w:r><w:r><w:rPr><w:color w:val="4C4D4F"/><w:spacing w:val="-1"/></w:rPr><w:t>rpm. </w:t></w:r><w:r><w:rPr><w:rFonts w:ascii="Arial" w:hAnsi="Arial" w:cs="Arial" w:eastAsia="Arial"/><w:b/><w:bCs/><w:color w:val="4C4D4F"/></w:rPr><w:t>Note</w:t></w:r><w:r><w:rPr><w:rFonts w:ascii="Arial" w:hAnsi="Arial" w:cs="Arial" w:eastAsia="Arial"/><w:b/><w:bCs/><w:color w:val="4C4D4F"/><w:spacing w:val="-1"/></w:rPr><w:t> </w:t></w:r><w:r><w:rPr><w:color w:val="4C4D4F"/><w:spacing w:val="-1"/></w:rPr><w:t>the</w:t></w:r><w:r><w:rPr><w:color w:val="4C4D4F"/><w:spacing w:val="54"/></w:rPr><w:t> </w:t></w:r><w:r><w:rPr><w:color w:val="4C4D4F"/><w:spacing w:val="-1"/></w:rPr><w:t>position</w:t></w:r><w:r><w:rPr><w:color w:val="4C4D4F"/><w:spacing w:val="-3"/></w:rPr><w:t> </w:t></w:r><w:r><w:rPr><w:color w:val="4C4D4F"/><w:spacing w:val="-1"/></w:rPr><w:t>of ground</w:t></w:r><w:r><w:rPr><w:color w:val="4C4D4F"/><w:spacing w:val="-2"/></w:rPr><w:t> V-grooves.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3348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3056667" cy="1797081"/><wp:effectExtent l="0" t="0" r="0" b="0"/><wp:docPr id="33" name="image50.png" descr=""/><wp:cNvGraphicFramePr><a:graphicFrameLocks noChangeAspect="1"/></wp:cNvGraphicFramePr><a:graphic><a:graphicData uri="http://schemas.openxmlformats.org/drawingml/2006/picture"><pic:pic><pic:nvPicPr><pic:cNvPr id="34" name="image50.png"/><pic:cNvPicPr/></pic:nvPicPr><pic:blipFill><a:blip r:embed="rId63" cstate="print"/><a:stretch><a:fillRect/></a:stretch></pic:blipFill><pic:spPr><a:xfrm><a:off x="0" y="0"/><a:ext cx="3056667" cy="1797081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pgSz w:w="12240" w:h="15840"/><w:pgMar w:header="630" w:footer="643" w:top="1080" w:bottom="840" w:left="340" w:right="88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7"/><w:rPr><w:rFonts w:ascii="Arial" w:hAnsi="Arial" w:cs="Arial" w:eastAsia="Arial"/><w:sz w:val="16"/><w:szCs w:val="16"/></w:rPr></w:pPr></w:p><w:p><w:pPr><w:pStyle w:val="BodyText"/><w:numPr><w:ilvl w:val="0"/><w:numId w:val="7"/></w:numPr><w:tabs><w:tab w:pos="901" w:val="left" w:leader="none"/></w:tabs><w:spacing w:line="240" w:lineRule="auto" w:before="72" w:after="0"/><w:ind w:left="900" w:right="0" w:hanging="320"/><w:jc w:val="left"/></w:pPr><w:r><w:rPr><w:color w:val="4C4D4F"/><w:spacing w:val="-1"/></w:rPr><w:t>Spindle </w:t></w:r><w:r><w:rPr><w:color w:val="4C4D4F"/><w:spacing w:val="-2"/></w:rPr><w:t>nut</w:t></w:r><w:r><w:rPr><w:color w:val="4C4D4F"/></w:rPr><w:t> </w:t></w:r><w:r><w:rPr><w:color w:val="4C4D4F"/><w:spacing w:val="-1"/></w:rPr><w:t>holder completed</w:t></w:r><w:r><w:rPr/></w:r></w:p><w:p><w:pPr><w:spacing w:before="47"/><w:ind w:left="920" w:right="0" w:firstLine="0"/><w:jc w:val="left"/><w:rPr><w:rFonts w:ascii="Arial" w:hAnsi="Arial" w:cs="Arial" w:eastAsia="Arial"/><w:sz w:val="22"/><w:szCs w:val="22"/></w:rPr></w:pPr><w:r><w:rPr><w:rFonts w:ascii="Arial"/><w:b/><w:color w:val="4C4D4F"/><w:sz w:val="22"/></w:rPr><w:t>Note</w:t></w:r><w:r><w:rPr><w:rFonts w:ascii="Arial"/><w:b/><w:color w:val="4C4D4F"/><w:spacing w:val="-2"/><w:sz w:val="22"/></w:rPr><w:t> </w:t></w:r><w:r><w:rPr><w:rFonts w:ascii="Arial"/><w:color w:val="4C4D4F"/><w:spacing w:val="-1"/><w:sz w:val="22"/></w:rPr><w:t>that</w:t></w:r><w:r><w:rPr><w:rFonts w:ascii="Arial"/><w:color w:val="4C4D4F"/><w:spacing w:val="-2"/><w:sz w:val="22"/></w:rPr><w:t> </w:t></w:r><w:r><w:rPr><w:rFonts w:ascii="Arial"/><w:color w:val="4C4D4F"/><w:spacing w:val="-1"/><w:sz w:val="22"/></w:rPr><w:t>the</w:t></w:r><w:r><w:rPr><w:rFonts w:ascii="Arial"/><w:color w:val="4C4D4F"/><w:spacing w:val="-3"/><w:sz w:val="22"/></w:rPr><w:t> </w:t></w:r><w:r><w:rPr><w:rFonts w:ascii="Arial"/><w:color w:val="4C4D4F"/><w:spacing w:val="-1"/><w:sz w:val="22"/></w:rPr><w:t>weld</w:t></w:r><w:r><w:rPr><w:rFonts w:ascii="Arial"/><w:color w:val="4C4D4F"/><w:spacing w:val="-2"/><w:sz w:val="22"/></w:rPr><w:t> </w:t></w:r><w:r><w:rPr><w:rFonts w:ascii="Arial"/><w:color w:val="4C4D4F"/><w:spacing w:val="-1"/><w:sz w:val="22"/></w:rPr><w:t>V-grooved</w:t></w:r><w:r><w:rPr><w:rFonts w:ascii="Arial"/><w:color w:val="4C4D4F"/><w:spacing w:val="-3"/><w:sz w:val="22"/></w:rPr><w:t> </w:t></w:r><w:r><w:rPr><w:rFonts w:ascii="Arial"/><w:color w:val="4C4D4F"/><w:spacing w:val="-1"/><w:sz w:val="22"/></w:rPr><w:t>edge</w:t></w:r><w:r><w:rPr><w:rFonts w:ascii="Arial"/><w:color w:val="4C4D4F"/><w:spacing w:val="-2"/><w:sz w:val="22"/></w:rPr><w:t> </w:t></w:r><w:r><w:rPr><w:rFonts w:ascii="Arial"/><w:color w:val="4C4D4F"/><w:spacing w:val="-1"/><w:sz w:val="22"/></w:rPr><w:t>is </w:t></w:r><w:r><w:rPr><w:rFonts w:ascii="Arial"/><w:b/><w:color w:val="4C4D4F"/><w:spacing w:val="-1"/><w:sz w:val="22"/></w:rPr><w:t>down</w:t></w:r><w:r><w:rPr><w:rFonts w:ascii="Arial"/><w:color w:val="4C4D4F"/><w:spacing w:val="-1"/><w:sz w:val="22"/></w:rPr><w:t>!</w:t></w:r><w:r><w:rPr><w:rFonts w:ascii="Arial"/><w:sz w:val="22"/></w:rPr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1943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29.65pt;height:151.2pt;mso-position-horizontal-relative:char;mso-position-vertical-relative:line" coordorigin="0,0" coordsize="6593,3024"><v:shape style="position:absolute;left:0;top:0;width:3300;height:3024" type="#_x0000_t75" stroked="false"><v:imagedata r:id="rId64" o:title=""/></v:shape><v:shape style="position:absolute;left:3361;top:9;width:3231;height:3015" type="#_x0000_t75" stroked="false"><v:imagedata r:id="rId65" o:title=""/></v:shape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7"/></w:numPr><w:tabs><w:tab w:pos="936" w:val="left" w:leader="none"/></w:tabs><w:spacing w:line="240" w:lineRule="auto" w:before="72" w:after="0"/><w:ind w:left="935" w:right="0" w:hanging="355"/><w:jc w:val="left"/></w:pPr><w:r><w:rPr><w:color w:val="4C4D4F"/><w:spacing w:val="-2"/></w:rPr><w:t>Frame </w:t></w:r><w:r><w:rPr><w:color w:val="4C4D4F"/><w:spacing w:val="-1"/></w:rPr><w:t>assembly:</w:t></w:r><w:r><w:rPr/></w:r></w:p><w:p><w:pPr><w:spacing w:line="240" w:lineRule="auto" w:before="9"/><w:rPr><w:rFonts w:ascii="Arial" w:hAnsi="Arial" w:cs="Arial" w:eastAsia="Arial"/><w:sz w:val="19"/><w:szCs w:val="19"/></w:rPr></w:pPr></w:p><w:p><w:pPr><w:pStyle w:val="BodyText"/><w:spacing w:line="284" w:lineRule="auto" w:before="0"/><w:ind w:left="920" w:right="1237" w:firstLine="0"/><w:jc w:val="left"/></w:pPr><w:r><w:rPr><w:rFonts w:ascii="Arial"/><w:color w:val="4C4D4F"/><w:spacing w:val="-2"/></w:rPr><w:t>Ensure</w:t></w:r><w:r><w:rPr><w:rFonts w:ascii="Arial"/><w:color w:val="4C4D4F"/><w:spacing w:val="-1"/></w:rPr><w:t> </w:t></w:r><w:r><w:rPr><w:rFonts w:ascii="Arial"/><w:color w:val="4C4D4F"/><w:spacing w:val="-2"/></w:rPr><w:t>nut</w:t></w:r><w:r><w:rPr><w:rFonts w:ascii="Arial"/><w:color w:val="4C4D4F"/></w:rPr><w:t> boss </w:t></w:r><w:r><w:rPr><w:rFonts w:ascii="Arial"/><w:color w:val="4C4D4F"/><w:spacing w:val="-1"/></w:rPr><w:t>and</w:t></w:r><w:r><w:rPr><w:rFonts w:ascii="Arial"/><w:color w:val="4C4D4F"/></w:rPr><w:t> </w:t></w:r><w:r><w:rPr><w:rFonts w:ascii="Arial"/><w:color w:val="4C4D4F"/><w:spacing w:val="-1"/></w:rPr><w:t>fixed</w:t></w:r><w:r><w:rPr><w:rFonts w:ascii="Arial"/><w:color w:val="4C4D4F"/></w:rPr><w:t> </w:t></w:r><w:r><w:rPr><w:rFonts w:ascii="Arial"/><w:color w:val="4C4D4F"/><w:spacing w:val="-2"/></w:rPr><w:t>jaw</w:t></w:r><w:r><w:rPr><w:rFonts w:ascii="Arial"/><w:color w:val="4C4D4F"/></w:rPr><w:t> </w:t></w:r><w:r><w:rPr><w:rFonts w:ascii="Arial"/><w:color w:val="4C4D4F"/><w:spacing w:val="-1"/></w:rPr><w:t>are </w:t></w:r><w:r><w:rPr><w:rFonts w:ascii="Arial"/><w:b/><w:color w:val="4C4D4F"/></w:rPr><w:t>square </w:t></w:r><w:r><w:rPr><w:color w:val="4C4D4F"/><w:spacing w:val="-1"/></w:rPr><w:t>and </w:t></w:r><w:r><w:rPr><w:rFonts w:ascii="Arial"/><w:b/><w:color w:val="4C4D4F"/></w:rPr><w:t>flush </w:t></w:r><w:r><w:rPr><w:rFonts w:ascii="Arial"/><w:color w:val="4C4D4F"/><w:spacing w:val="-1"/></w:rPr><w:t>to</w:t></w:r><w:r><w:rPr><w:rFonts w:ascii="Arial"/><w:color w:val="4C4D4F"/></w:rPr><w:t> </w:t></w:r><w:r><w:rPr><w:rFonts w:ascii="Arial"/><w:color w:val="4C4D4F"/><w:spacing w:val="-1"/></w:rPr><w:t>the</w:t></w:r><w:r><w:rPr><w:rFonts w:ascii="Arial"/><w:color w:val="4C4D4F"/></w:rPr><w:t> </w:t></w:r><w:r><w:rPr><w:rFonts w:ascii="Arial"/><w:color w:val="4C4D4F"/><w:spacing w:val="-1"/></w:rPr><w:t>rails, then</w:t></w:r><w:r><w:rPr><w:rFonts w:ascii="Arial"/><w:color w:val="4C4D4F"/></w:rPr><w:t> firmly hold </w:t></w:r><w:r><w:rPr><w:rFonts w:ascii="Arial"/><w:color w:val="4C4D4F"/><w:spacing w:val="-1"/></w:rPr><w:t>in</w:t></w:r><w:r><w:rPr><w:rFonts w:ascii="Arial"/><w:color w:val="4C4D4F"/></w:rPr><w:t> </w:t></w:r><w:r><w:rPr><w:rFonts w:ascii="Arial"/><w:color w:val="4C4D4F"/><w:spacing w:val="-1"/></w:rPr><w:t>place</w:t></w:r><w:r><w:rPr><w:rFonts w:ascii="Arial"/><w:color w:val="4C4D4F"/><w:spacing w:val="47"/></w:rPr><w:t> </w:t></w:r><w:r><w:rPr><w:color w:val="4C4D4F"/><w:spacing w:val="-1"/></w:rPr><w:t>with</w:t></w:r><w:r><w:rPr><w:color w:val="4C4D4F"/><w:spacing w:val="-2"/></w:rPr><w:t> </w:t></w:r><w:r><w:rPr><w:color w:val="4C4D4F"/><w:spacing w:val="-1"/></w:rPr><w:t>locking pliers. </w:t></w:r><w:r><w:rPr><w:color w:val="4C4D4F"/><w:spacing w:val="-7"/></w:rPr><w:t>T</w:t></w:r><w:r><w:rPr><w:color w:val="4C4D4F"/><w:spacing w:val="-6"/></w:rPr><w:t>ack</w:t></w:r><w:r><w:rPr><w:color w:val="4C4D4F"/></w:rPr><w:t> </w:t></w:r><w:r><w:rPr><w:color w:val="4C4D4F"/><w:spacing w:val="-1"/></w:rPr><w:t>weld at three</w:t></w:r><w:r><w:rPr><w:color w:val="4C4D4F"/></w:rPr><w:t> locations </w:t></w:r><w:r><w:rPr><w:color w:val="4C4D4F"/><w:spacing w:val="-1"/></w:rPr><w:t>of lap joint</w:t></w:r><w:r><w:rPr><w:color w:val="4C4D4F"/></w:rPr><w:t> </w:t></w:r><w:r><w:rPr><w:color w:val="4C4D4F"/><w:spacing w:val="-1"/></w:rPr><w:t>to</w:t></w:r><w:r><w:rPr><w:color w:val="4C4D4F"/><w:spacing w:val="-2"/></w:rPr><w:t> </w:t></w:r><w:r><w:rPr><w:color w:val="4C4D4F"/><w:spacing w:val="-1"/></w:rPr><w:t>one rail </w:t></w:r><w:r><w:rPr><w:color w:val="4C4D4F"/><w:spacing w:val="-4"/></w:rPr><w:t>only</w:t></w:r><w:r><w:rPr><w:color w:val="4C4D4F"/><w:spacing w:val="-5"/></w:rPr><w:t>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1658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58.15pt;height:168.5pt;mso-position-horizontal-relative:char;mso-position-vertical-relative:line" coordorigin="0,0" coordsize="7163,3370"><v:shape style="position:absolute;left:0;top:587;width:3732;height:2782" type="#_x0000_t75" stroked="false"><v:imagedata r:id="rId66" o:title=""/></v:shape><v:shape style="position:absolute;left:3793;top:0;width:3369;height:3369" type="#_x0000_t75" stroked="false"><v:imagedata r:id="rId67" o:title=""/></v:shape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7"/></w:numPr><w:tabs><w:tab w:pos="945" w:val="left" w:leader="none"/></w:tabs><w:spacing w:line="284" w:lineRule="auto" w:before="72" w:after="0"/><w:ind w:left="900" w:right="1169" w:hanging="320"/><w:jc w:val="left"/></w:pPr><w:r><w:rPr><w:color w:val="4C4D4F"/></w:rPr><w:t>Construct</w:t></w:r><w:r><w:rPr><w:color w:val="4C4D4F"/><w:spacing w:val="-1"/></w:rPr><w:t> sliding</w:t></w:r><w:r><w:rPr><w:color w:val="4C4D4F"/><w:spacing w:val="-2"/></w:rPr><w:t> jaw</w:t></w:r><w:r><w:rPr><w:color w:val="4C4D4F"/><w:spacing w:val="-1"/></w:rPr><w:t> spacer and retainer </w:t></w:r><w:r><w:rPr><w:color w:val="4C4D4F"/></w:rPr><w:t>from </w:t></w:r><w:r><w:rPr><w:color w:val="4C4D4F"/><w:spacing w:val="-3"/></w:rPr><w:t>¼&quot;</w:t></w:r><w:r><w:rPr><w:color w:val="4C4D4F"/><w:spacing w:val="-1"/></w:rPr><w:t> </w:t></w:r><w:r><w:rPr><w:color w:val="4C4D4F"/></w:rPr><w:t>× </w:t></w:r><w:r><w:rPr><w:color w:val="4C4D4F"/><w:spacing w:val="-4"/></w:rPr><w:t>1</w:t></w:r><w:r><w:rPr><w:color w:val="4C4D4F"/><w:spacing w:val="-5"/></w:rPr><w:t>.</w:t></w:r><w:r><w:rPr><w:color w:val="4C4D4F"/><w:spacing w:val="-4"/></w:rPr><w:t>5</w:t></w:r><w:r><w:rPr><w:color w:val="4C4D4F"/><w:spacing w:val="-2"/></w:rPr><w:t> </w:t></w:r><w:r><w:rPr><w:color w:val="4C4D4F"/><w:spacing w:val="-1"/></w:rPr><w:t>stock. Spacer</w:t></w:r><w:r><w:rPr><w:color w:val="4C4D4F"/></w:rPr><w:t> </w:t></w:r><w:r><w:rPr><w:color w:val="4C4D4F"/><w:spacing w:val="-1"/></w:rPr><w:t>to</w:t></w:r><w:r><w:rPr><w:color w:val="4C4D4F"/><w:spacing w:val="-2"/></w:rPr><w:t> </w:t></w:r><w:r><w:rPr><w:color w:val="4C4D4F"/><w:spacing w:val="-3"/></w:rPr><w:t>have</w:t></w:r><w:r><w:rPr><w:color w:val="4C4D4F"/><w:spacing w:val="-1"/></w:rPr><w:t> parallel</w:t></w:r><w:r><w:rPr><w:color w:val="4C4D4F"/><w:spacing w:val="47"/></w:rPr><w:t> </w:t></w:r><w:r><w:rPr><w:color w:val="4C4D4F"/><w:spacing w:val="-1"/></w:rPr><w:t>ground</w:t></w:r><w:r><w:rPr><w:color w:val="4C4D4F"/><w:spacing w:val="-2"/></w:rPr><w:t> </w:t></w:r><w:r><w:rPr><w:color w:val="4C4D4F"/><w:spacing w:val="-1"/></w:rPr><w:t>edges,</w:t></w:r><w:r><w:rPr><w:color w:val="4C4D4F"/></w:rPr><w:t> </w:t></w:r><w:r><w:rPr><w:color w:val="4C4D4F"/><w:spacing w:val="-1"/></w:rPr><w:t>about </w:t></w:r><w:r><w:rPr><w:color w:val="4C4D4F"/><w:spacing w:val="-3"/></w:rPr><w:t>1.6&quot;</w:t></w:r><w:r><w:rPr><w:color w:val="4C4D4F"/></w:rPr><w:t> </w:t></w:r><w:r><w:rPr><w:color w:val="4C4D4F"/><w:spacing w:val="-1"/></w:rPr><w:t>long. Use spacer</w:t></w:r><w:r><w:rPr><w:color w:val="4C4D4F"/></w:rPr><w:t> </w:t></w:r><w:r><w:rPr><w:color w:val="4C4D4F"/><w:spacing w:val="-1"/></w:rPr><w:t>to</w:t></w:r><w:r><w:rPr><w:color w:val="4C4D4F"/><w:spacing w:val="-2"/></w:rPr><w:t> </w:t></w:r><w:r><w:rPr><w:color w:val="4C4D4F"/><w:spacing w:val="-1"/></w:rPr><w:t>position </w:t></w:r><w:r><w:rPr><w:color w:val="4C4D4F"/></w:rPr><w:t>second</w:t></w:r><w:r><w:rPr><w:color w:val="4C4D4F"/><w:spacing w:val="-2"/></w:rPr><w:t> </w:t></w:r><w:r><w:rPr><w:color w:val="4C4D4F"/><w:spacing w:val="-1"/></w:rPr><w:t>rail,</w:t></w:r><w:r><w:rPr><w:color w:val="4C4D4F"/></w:rPr><w:t> </w:t></w:r><w:r><w:rPr><w:color w:val="4C4D4F"/><w:spacing w:val="-1"/></w:rPr><w:t>then</w:t></w:r><w:r><w:rPr><w:color w:val="4C4D4F"/><w:spacing w:val="-2"/></w:rPr><w:t> </w:t></w:r><w:r><w:rPr><w:color w:val="4C4D4F"/><w:spacing w:val="-1"/></w:rPr><w:t>clamp and </w:t></w:r><w:r><w:rPr><w:color w:val="4C4D4F"/></w:rPr><w:t>tack</w:t></w:r><w:r><w:rPr><w:color w:val="4C4D4F"/><w:spacing w:val="-1"/></w:rPr><w:t> weld</w:t></w:r><w:r><w:rPr><w:color w:val="4C4D4F"/><w:spacing w:val="55"/></w:rPr><w:t> </w:t></w:r><w:r><w:rPr><w:color w:val="4C4D4F"/><w:spacing w:val="-1"/></w:rPr><w:t>rail</w:t></w:r><w:r><w:rPr><w:color w:val="4C4D4F"/><w:spacing w:val="-2"/></w:rPr><w:t> </w:t></w:r><w:r><w:rPr><w:color w:val="4C4D4F"/><w:spacing w:val="-1"/></w:rPr><w:t>in place.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1526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71.4pt;height:138.6pt;mso-position-horizontal-relative:char;mso-position-vertical-relative:line" coordorigin="0,0" coordsize="7428,2772"><v:shape style="position:absolute;left:0;top:0;width:3689;height:2772" type="#_x0000_t75" stroked="false"><v:imagedata r:id="rId68" o:title=""/></v:shape><v:shape style="position:absolute;left:3751;top:7;width:3676;height:2765" type="#_x0000_t75" stroked="false"><v:imagedata r:id="rId69" o:title=""/></v:shape></v:group></w:pict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pgSz w:w="12240" w:h="15840"/><w:pgMar w:header="630" w:footer="643" w:top="1080" w:bottom="840" w:left="880" w:right="34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7"/><w:rPr><w:rFonts w:ascii="Arial" w:hAnsi="Arial" w:cs="Arial" w:eastAsia="Arial"/><w:sz w:val="16"/><w:szCs w:val="16"/></w:rPr></w:pPr></w:p><w:p><w:pPr><w:pStyle w:val="BodyText"/><w:numPr><w:ilvl w:val="0"/><w:numId w:val="7"/></w:numPr><w:tabs><w:tab w:pos="1470" w:val="left" w:leader="none"/></w:tabs><w:spacing w:line="284" w:lineRule="auto" w:before="72" w:after="0"/><w:ind w:left="1440" w:right="777" w:hanging="320"/><w:jc w:val="left"/></w:pPr><w:r><w:rPr><w:rFonts w:ascii="Arial"/><w:color w:val="4C4D4F"/></w:rPr><w:t>Grind </w:t></w:r><w:r><w:rPr><w:rFonts w:ascii="Arial"/><w:color w:val="4C4D4F"/><w:spacing w:val="-1"/></w:rPr><w:t>spacer</w:t></w:r><w:r><w:rPr><w:rFonts w:ascii="Arial"/><w:color w:val="4C4D4F"/></w:rPr><w:t> </w:t></w:r><w:r><w:rPr><w:rFonts w:ascii="Arial"/><w:color w:val="4C4D4F"/><w:spacing w:val="-2"/></w:rPr><w:t>V-groove,</w:t></w:r><w:r><w:rPr><w:rFonts w:ascii="Arial"/><w:color w:val="4C4D4F"/></w:rPr><w:t> </w:t></w:r><w:r><w:rPr><w:rFonts w:ascii="Arial"/><w:color w:val="4C4D4F"/><w:spacing w:val="-1"/></w:rPr><w:t>position</w:t></w:r><w:r><w:rPr><w:rFonts w:ascii="Arial"/><w:color w:val="4C4D4F"/></w:rPr><w:t> </w:t></w:r><w:r><w:rPr><w:rFonts w:ascii="Arial"/><w:color w:val="4C4D4F"/><w:spacing w:val="-1"/></w:rPr><w:t>sliding</w:t></w:r><w:r><w:rPr><w:rFonts w:ascii="Arial"/><w:color w:val="4C4D4F"/></w:rPr><w:t> </w:t></w:r><w:r><w:rPr><w:rFonts w:ascii="Arial"/><w:color w:val="4C4D4F"/><w:spacing w:val="-2"/></w:rPr><w:t>jaw</w:t></w:r><w:r><w:rPr><w:rFonts w:ascii="Arial"/><w:color w:val="4C4D4F"/></w:rPr><w:t> </w:t></w:r><w:r><w:rPr><w:rFonts w:ascii="Arial"/><w:color w:val="4C4D4F"/><w:spacing w:val="-1"/></w:rPr><w:t>using</w:t></w:r><w:r><w:rPr><w:rFonts w:ascii="Arial"/><w:color w:val="4C4D4F"/></w:rPr><w:t> </w:t></w:r><w:r><w:rPr><w:rFonts w:ascii="Arial"/><w:color w:val="4C4D4F"/><w:spacing w:val="-1"/></w:rPr><w:t>spindle</w:t></w:r><w:r><w:rPr><w:rFonts w:ascii="Arial"/><w:color w:val="4C4D4F"/></w:rPr><w:t> </w:t></w:r><w:r><w:rPr><w:rFonts w:ascii="Arial"/><w:color w:val="4C4D4F"/><w:spacing w:val="-1"/></w:rPr><w:t>and</w:t></w:r><w:r><w:rPr><w:rFonts w:ascii="Arial"/><w:color w:val="4C4D4F"/></w:rPr><w:t> </w:t></w:r><w:r><w:rPr><w:rFonts w:ascii="Arial"/><w:color w:val="4C4D4F"/><w:spacing w:val="-1"/></w:rPr><w:t>nut,</w:t></w:r><w:r><w:rPr><w:rFonts w:ascii="Arial"/><w:color w:val="4C4D4F"/></w:rPr><w:t> </w:t></w:r><w:r><w:rPr><w:rFonts w:ascii="Arial"/><w:color w:val="4C4D4F"/><w:spacing w:val="-1"/></w:rPr><w:t>then</w:t></w:r><w:r><w:rPr><w:rFonts w:ascii="Arial"/><w:color w:val="4C4D4F"/></w:rPr><w:t> tack </w:t></w:r><w:r><w:rPr><w:rFonts w:ascii="Arial"/><w:color w:val="4C4D4F"/><w:spacing w:val="-1"/></w:rPr><w:t>weld</w:t></w:r><w:r><w:rPr><w:rFonts w:ascii="Arial"/><w:color w:val="4C4D4F"/></w:rPr><w:t> </w:t></w:r><w:r><w:rPr><w:rFonts w:ascii="Arial"/><w:color w:val="4C4D4F"/><w:spacing w:val="-1"/></w:rPr><w:t>spacer</w:t></w:r><w:r><w:rPr><w:rFonts w:ascii="Arial"/><w:color w:val="4C4D4F"/></w:rPr><w:t> </w:t></w:r><w:r><w:rPr><w:rFonts w:ascii="Arial"/><w:color w:val="4C4D4F"/><w:spacing w:val="-1"/></w:rPr><w:t>in</w:t></w:r><w:r><w:rPr><w:rFonts w:ascii="Arial"/><w:color w:val="4C4D4F"/><w:spacing w:val="55"/></w:rPr><w:t> </w:t></w:r><w:r><w:rPr><w:color w:val="4C4D4F"/><w:spacing w:val="-1"/></w:rPr><w:t>position.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3706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633464" cy="2005583"/><wp:effectExtent l="0" t="0" r="0" b="0"/><wp:docPr id="35" name="image57.png" descr=""/><wp:cNvGraphicFramePr><a:graphicFrameLocks noChangeAspect="1"/></wp:cNvGraphicFramePr><a:graphic><a:graphicData uri="http://schemas.openxmlformats.org/drawingml/2006/picture"><pic:pic><pic:nvPicPr><pic:cNvPr id="36" name="image57.png"/><pic:cNvPicPr/></pic:nvPicPr><pic:blipFill><a:blip r:embed="rId70" cstate="print"/><a:stretch><a:fillRect/></a:stretch></pic:blipFill><pic:spPr><a:xfrm><a:off x="0" y="0"/><a:ext cx="2633464" cy="2005583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numPr><w:ilvl w:val="0"/><w:numId w:val="7"/></w:numPr><w:tabs><w:tab w:pos="1490" w:val="left" w:leader="none"/></w:tabs><w:spacing w:line="240" w:lineRule="auto" w:before="183" w:after="0"/><w:ind w:left="1489" w:right="0" w:hanging="369"/><w:jc w:val="left"/><w:rPr><w:rFonts w:ascii="Arial" w:hAnsi="Arial" w:cs="Arial" w:eastAsia="Arial"/></w:rPr></w:pPr><w:r><w:rPr><w:rFonts w:ascii="Arial"/><w:color w:val="4C4D4F"/><w:spacing w:val="-3"/></w:rPr><w:t>Remove</w:t></w:r><w:r><w:rPr><w:rFonts w:ascii="Arial"/><w:color w:val="4C4D4F"/></w:rPr><w:t> </w:t></w:r><w:r><w:rPr><w:rFonts w:ascii="Arial"/><w:color w:val="4C4D4F"/><w:spacing w:val="-1"/></w:rPr><w:t>sliding</w:t></w:r><w:r><w:rPr><w:rFonts w:ascii="Arial"/><w:color w:val="4C4D4F"/></w:rPr><w:t> </w:t></w:r><w:r><w:rPr><w:rFonts w:ascii="Arial"/><w:color w:val="4C4D4F"/><w:spacing w:val="-2"/></w:rPr><w:t>jaw</w:t></w:r><w:r><w:rPr><w:rFonts w:ascii="Arial"/><w:color w:val="4C4D4F"/></w:rPr><w:t> from </w:t></w:r><w:r><w:rPr><w:rFonts w:ascii="Arial"/><w:color w:val="4C4D4F"/><w:spacing w:val="-1"/></w:rPr><w:t>frame.</w:t></w:r><w:r><w:rPr><w:rFonts w:ascii="Arial"/><w:color w:val="4C4D4F"/></w:rPr><w:t> </w:t></w:r><w:r><w:rPr><w:rFonts w:ascii="Arial"/><w:color w:val="4C4D4F"/><w:spacing w:val="-2"/></w:rPr><w:t>Fill</w:t></w:r><w:r><w:rPr><w:rFonts w:ascii="Arial"/><w:color w:val="4C4D4F"/></w:rPr><w:t> </w:t></w:r><w:r><w:rPr><w:rFonts w:ascii="Arial"/><w:color w:val="4C4D4F"/><w:spacing w:val="-1"/></w:rPr><w:t>weld</w:t></w:r><w:r><w:rPr><w:rFonts w:ascii="Arial"/><w:color w:val="4C4D4F"/></w:rPr><w:t> </w:t></w:r><w:r><w:rPr><w:rFonts w:ascii="Arial"/><w:color w:val="4C4D4F"/><w:spacing w:val="-1"/></w:rPr><w:t>the</w:t></w:r><w:r><w:rPr><w:rFonts w:ascii="Arial"/><w:color w:val="4C4D4F"/></w:rPr><w:t> </w:t></w:r><w:r><w:rPr><w:rFonts w:ascii="Arial"/><w:color w:val="4C4D4F"/><w:spacing w:val="-2"/></w:rPr><w:t>V-groove</w:t></w:r><w:r><w:rPr><w:rFonts w:ascii="Arial"/><w:color w:val="4C4D4F"/></w:rPr><w:t> </w:t></w:r><w:r><w:rPr><w:rFonts w:ascii="Arial"/><w:color w:val="4C4D4F"/><w:spacing w:val="-1"/></w:rPr><w:t>and</w:t></w:r><w:r><w:rPr><w:rFonts w:ascii="Arial"/><w:color w:val="4C4D4F"/></w:rPr><w:t> </w:t></w:r><w:r><w:rPr><w:rFonts w:ascii="Arial"/><w:color w:val="4C4D4F"/><w:spacing w:val="-1"/></w:rPr><w:t>grind</w:t></w:r><w:r><w:rPr><w:rFonts w:ascii="Arial"/><w:color w:val="4C4D4F"/></w:rPr><w:t> </w:t></w:r><w:r><w:rPr><w:rFonts w:ascii="Arial"/><w:color w:val="4C4D4F"/><w:spacing w:val="-1"/></w:rPr><w:t>weld</w:t></w:r><w:r><w:rPr><w:rFonts w:ascii="Arial"/><w:color w:val="4C4D4F"/></w:rPr><w:t> </w:t></w:r><w:r><w:rPr><w:rFonts w:ascii="Arial"/><w:color w:val="4C4D4F"/><w:spacing w:val="-1"/></w:rPr><w:t>flush</w:t></w:r><w:r><w:rPr><w:rFonts w:ascii="Arial"/><w:color w:val="4C4D4F"/></w:rPr><w:t> </w:t></w:r><w:r><w:rPr><w:rFonts w:ascii="Arial"/><w:color w:val="4C4D4F"/><w:spacing w:val="-1"/></w:rPr><w:t>with</w:t></w:r><w:r><w:rPr><w:rFonts w:ascii="Arial"/><w:color w:val="4C4D4F"/></w:rPr><w:t> </w:t></w:r><w:r><w:rPr><w:rFonts w:ascii="Arial"/><w:color w:val="4C4D4F"/><w:spacing w:val="-1"/></w:rPr><w:t>edges.</w:t></w:r><w:r><w:rPr><w:rFonts w:ascii="Arial"/></w:rPr></w:r></w:p><w:p><w:pPr><w:spacing w:line="240" w:lineRule="auto" w:before="9"/><w:rPr><w:rFonts w:ascii="Arial" w:hAnsi="Arial" w:cs="Arial" w:eastAsia="Arial"/><w:sz w:val="19"/><w:szCs w:val="19"/></w:rPr></w:pPr></w:p><w:p><w:pPr><w:pStyle w:val="BodyText"/><w:numPr><w:ilvl w:val="0"/><w:numId w:val="7"/></w:numPr><w:tabs><w:tab w:pos="1487" w:val="left" w:leader="none"/></w:tabs><w:spacing w:line="284" w:lineRule="auto" w:before="0" w:after="0"/><w:ind w:left="1440" w:right="1389" w:hanging="320"/><w:jc w:val="left"/></w:pPr><w:r><w:rPr><w:color w:val="4C4D4F"/><w:spacing w:val="-2"/></w:rPr><w:t>Retainer</w:t></w:r><w:r><w:rPr><w:color w:val="4C4D4F"/><w:spacing w:val="-1"/></w:rPr><w:t> to</w:t></w:r><w:r><w:rPr><w:color w:val="4C4D4F"/><w:spacing w:val="-2"/></w:rPr><w:t> </w:t></w:r><w:r><w:rPr><w:color w:val="4C4D4F"/></w:rPr><w:t>be</w:t></w:r><w:r><w:rPr><w:color w:val="4C4D4F"/><w:spacing w:val="-1"/></w:rPr><w:t> about 2.5&quot;</w:t></w:r><w:r><w:rPr><w:color w:val="4C4D4F"/></w:rPr><w:t> </w:t></w:r><w:r><w:rPr><w:color w:val="4C4D4F"/><w:spacing w:val="-1"/></w:rPr><w:t>long. </w:t></w:r><w:r><w:rPr><w:color w:val="4C4D4F"/><w:spacing w:val="-3"/></w:rPr><w:t>Temporarily</w:t></w:r><w:r><w:rPr><w:color w:val="4C4D4F"/></w:rPr><w:t> tack</w:t></w:r><w:r><w:rPr><w:color w:val="4C4D4F"/><w:spacing w:val="-1"/></w:rPr><w:t> weld to</w:t></w:r><w:r><w:rPr><w:color w:val="4C4D4F"/><w:spacing w:val="-2"/></w:rPr><w:t> </w:t></w:r><w:r><w:rPr><w:color w:val="4C4D4F"/><w:spacing w:val="-3"/></w:rPr><w:t>spacer.</w:t></w:r><w:r><w:rPr><w:color w:val="4C4D4F"/></w:rPr><w:t> </w:t></w:r><w:r><w:rPr><w:color w:val="4C4D4F"/><w:spacing w:val="-2"/></w:rPr><w:t>Cover</w:t></w:r><w:r><w:rPr><w:color w:val="4C4D4F"/><w:spacing w:val="-1"/></w:rPr><w:t> spindle when</w:t></w:r><w:r><w:rPr><w:color w:val="4C4D4F"/><w:spacing w:val="55"/></w:rPr><w:t> </w:t></w:r><w:r><w:rPr><w:color w:val="4C4D4F"/><w:spacing w:val="-2"/></w:rPr><w:t>welding.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3706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633474" cy="1962912"/><wp:effectExtent l="0" t="0" r="0" b="0"/><wp:docPr id="37" name="image53.png" descr=""/><wp:cNvGraphicFramePr><a:graphicFrameLocks noChangeAspect="1"/></wp:cNvGraphicFramePr><a:graphic><a:graphicData uri="http://schemas.openxmlformats.org/drawingml/2006/picture"><pic:pic><pic:nvPicPr><pic:cNvPr id="38" name="image53.png"/><pic:cNvPicPr/></pic:nvPicPr><pic:blipFill><a:blip r:embed="rId66" cstate="print"/><a:stretch><a:fillRect/></a:stretch></pic:blipFill><pic:spPr><a:xfrm><a:off x="0" y="0"/><a:ext cx="2633474" cy="1962912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numPr><w:ilvl w:val="0"/><w:numId w:val="7"/></w:numPr><w:tabs><w:tab w:pos="1481" w:val="left" w:leader="none"/></w:tabs><w:spacing w:line="284" w:lineRule="auto" w:before="183" w:after="0"/><w:ind w:left="1440" w:right="571" w:hanging="320"/><w:jc w:val="left"/></w:pPr><w:r><w:rPr><w:color w:val="4C4D4F"/></w:rPr><w:t>Drill</w:t></w:r><w:r><w:rPr><w:color w:val="4C4D4F"/><w:spacing w:val="-2"/></w:rPr><w:t> </w:t></w:r><w:r><w:rPr><w:color w:val="4C4D4F"/><w:spacing w:val="-1"/></w:rPr><w:t>retaining pin holes </w:t></w:r><w:r><w:rPr><w:color w:val="4C4D4F"/><w:spacing w:val="-2"/></w:rPr><w:t>(</w:t></w:r><w:r><w:rPr><w:color w:val="4C4D4F"/><w:spacing w:val="-2"/><w:position w:val="6"/><w:sz w:val="13"/><w:szCs w:val="13"/></w:rPr><w:t>3</w:t></w:r><w:r><w:rPr><w:rFonts w:ascii="Arial" w:hAnsi="Arial" w:cs="Arial" w:eastAsia="Arial"/><w:color w:val="4C4D4F"/><w:spacing w:val="-2"/></w:rPr><w:t>⁄</w:t></w:r><w:r><w:rPr><w:color w:val="4C4D4F"/><w:spacing w:val="-2"/><w:sz w:val="13"/><w:szCs w:val="13"/></w:rPr><w:t>16</w:t></w:r><w:r><w:rPr><w:color w:val="4C4D4F"/><w:spacing w:val="-2"/></w:rPr><w:t>&quot;)</w:t></w:r><w:r><w:rPr><w:color w:val="4C4D4F"/></w:rPr><w:t> </w:t></w:r><w:r><w:rPr><w:color w:val="4C4D4F"/><w:spacing w:val="-1"/></w:rPr><w:t>through</w:t></w:r><w:r><w:rPr><w:color w:val="4C4D4F"/><w:spacing w:val="-2"/></w:rPr><w:t> </w:t></w:r><w:r><w:rPr><w:color w:val="4C4D4F"/><w:spacing w:val="-1"/></w:rPr><w:t>the entire assembly </w:t></w:r><w:r><w:rPr><w:color w:val="4C4D4F"/></w:rPr><w:t>from </w:t></w:r><w:r><w:rPr><w:color w:val="4C4D4F"/><w:spacing w:val="-1"/></w:rPr><w:t>top of sliding </w:t></w:r><w:r><w:rPr><w:color w:val="4C4D4F"/><w:spacing w:val="-2"/></w:rPr><w:t>jaw</w:t></w:r><w:r><w:rPr><w:color w:val="4C4D4F"/><w:spacing w:val="-1"/></w:rPr><w:t> while </w:t></w:r><w:r><w:rPr><w:color w:val="4C4D4F"/><w:spacing w:val="-2"/></w:rPr><w:t>having</w:t></w:r><w:r><w:rPr><w:color w:val="4C4D4F"/><w:spacing w:val="59"/></w:rPr><w:t> </w:t></w:r><w:r><w:rPr><w:color w:val="4C4D4F"/><w:spacing w:val="-1"/></w:rPr><w:t>the</w:t></w:r><w:r><w:rPr><w:color w:val="4C4D4F"/><w:spacing w:val="-2"/></w:rPr><w:t> </w:t></w:r><w:r><w:rPr><w:color w:val="4C4D4F"/><w:spacing w:val="-1"/></w:rPr><w:t>spindle tightly</w:t></w:r><w:r><w:rPr><w:color w:val="4C4D4F"/></w:rPr><w:t> </w:t></w:r><w:r><w:rPr><w:color w:val="4C4D4F"/><w:spacing w:val="-1"/></w:rPr><w:t>in</w:t></w:r><w:r><w:rPr><w:color w:val="4C4D4F"/><w:spacing w:val="-2"/></w:rPr><w:t> </w:t></w:r><w:r><w:rPr><w:color w:val="4C4D4F"/><w:spacing w:val="-1"/></w:rPr><w:t>place.</w:t></w:r><w:r><w:rPr><w:color w:val="4C4D4F"/></w:rPr><w:t> Drill</w:t></w:r><w:r><w:rPr><w:color w:val="4C4D4F"/><w:spacing w:val="-2"/></w:rPr><w:t> </w:t></w:r><w:r><w:rPr><w:color w:val="4C4D4F"/><w:spacing w:val="1"/></w:rPr><w:t>two</w:t></w:r><w:r><w:rPr><w:color w:val="4C4D4F"/><w:spacing w:val="-1"/></w:rPr><w:t> holes</w:t></w:r><w:r><w:rPr><w:color w:val="4C4D4F"/><w:spacing w:val="-2"/></w:rPr><w:t> </w:t></w:r><w:r><w:rPr><w:color w:val="4C4D4F"/><w:position w:val="6"/><w:sz w:val="13"/><w:szCs w:val="13"/></w:rPr><w:t>7</w:t></w:r><w:r><w:rPr><w:rFonts w:ascii="Arial" w:hAnsi="Arial" w:cs="Arial" w:eastAsia="Arial"/><w:color w:val="4C4D4F"/></w:rPr><w:t>⁄</w:t></w:r><w:r><w:rPr><w:color w:val="4C4D4F"/><w:sz w:val="13"/><w:szCs w:val="13"/></w:rPr><w:t>32</w:t></w:r><w:r><w:rPr><w:color w:val="4C4D4F"/></w:rPr><w:t>&quot; ×</w:t></w:r><w:r><w:rPr><w:color w:val="4C4D4F"/><w:spacing w:val="-1"/></w:rPr><w:t> </w:t></w:r><w:r><w:rPr><w:color w:val="4C4D4F"/><w:spacing w:val="-4"/></w:rPr><w:t>1</w:t></w:r><w:r><w:rPr><w:color w:val="4C4D4F"/><w:spacing w:val="-5"/></w:rPr><w:t>.</w:t></w:r><w:r><w:rPr><w:color w:val="4C4D4F"/><w:spacing w:val="-4"/></w:rPr><w:t>5</w:t></w:r><w:r><w:rPr><w:color w:val="4C4D4F"/><w:spacing w:val="-1"/></w:rPr><w:t> deep</w:t></w:r><w:r><w:rPr><w:color w:val="4C4D4F"/><w:spacing w:val="-2"/></w:rPr><w:t> </w:t></w:r><w:r><w:rPr><w:color w:val="4C4D4F"/><w:spacing w:val="-1"/></w:rPr><w:t>for</w:t></w:r><w:r><w:rPr><w:color w:val="4C4D4F"/></w:rPr><w:t> </w:t></w:r><w:r><w:rPr><w:color w:val="4C4D4F"/><w:spacing w:val="-1"/></w:rPr><w:t>retaining</w:t></w:r><w:r><w:rPr><w:color w:val="4C4D4F"/><w:spacing w:val="-2"/></w:rPr><w:t> plate </w:t></w:r><w:r><w:rPr><w:color w:val="4C4D4F"/><w:spacing w:val="-1"/></w:rPr><w:t>bolts.</w:t></w:r><w:r><w:rPr><w:color w:val="4C4D4F"/></w:rPr><w:t> </w:t></w:r><w:r><w:rPr><w:color w:val="4C4D4F"/><w:spacing w:val="-1"/></w:rPr><w:t>These</w:t></w:r><w:r><w:rPr><w:color w:val="4C4D4F"/><w:spacing w:val="-2"/></w:rPr><w:t> </w:t></w:r><w:r><w:rPr><w:color w:val="4C4D4F"/><w:spacing w:val="-1"/></w:rPr><w:t>are</w:t></w:r><w:r><w:rPr><w:color w:val="4C4D4F"/><w:spacing w:val="49"/></w:rPr><w:t> </w:t></w:r><w:r><w:rPr><w:rFonts w:ascii="Arial" w:hAnsi="Arial" w:cs="Arial" w:eastAsia="Arial"/><w:color w:val="4C4D4F"/><w:spacing w:val="-1"/></w:rPr><w:t>located </w:t></w:r><w:r><w:rPr><w:rFonts w:ascii="Arial" w:hAnsi="Arial" w:cs="Arial" w:eastAsia="Arial"/><w:color w:val="4C4D4F"/><w:spacing w:val="-4"/></w:rPr><w:t>⅜&quot;</w:t></w:r><w:r><w:rPr><w:rFonts w:ascii="Arial" w:hAnsi="Arial" w:cs="Arial" w:eastAsia="Arial"/><w:color w:val="4C4D4F"/></w:rPr><w:t> from </w:t></w:r><w:r><w:rPr><w:rFonts w:ascii="Arial" w:hAnsi="Arial" w:cs="Arial" w:eastAsia="Arial"/><w:color w:val="4C4D4F"/><w:spacing w:val="-1"/></w:rPr><w:t>the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front edge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of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the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sliding </w:t></w:r><w:r><w:rPr><w:rFonts w:ascii="Arial" w:hAnsi="Arial" w:cs="Arial" w:eastAsia="Arial"/><w:color w:val="4C4D4F"/><w:spacing w:val="-2"/></w:rPr><w:t>jaw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and</w:t></w:r><w:r><w:rPr><w:rFonts w:ascii="Arial" w:hAnsi="Arial" w:cs="Arial" w:eastAsia="Arial"/><w:color w:val="4C4D4F"/></w:rPr><w:t> </w:t></w:r><w:r><w:rPr><w:color w:val="4C4D4F"/><w:position w:val="6"/><w:sz w:val="13"/><w:szCs w:val="13"/></w:rPr><w:t>3</w:t></w:r><w:r><w:rPr><w:rFonts w:ascii="Arial" w:hAnsi="Arial" w:cs="Arial" w:eastAsia="Arial"/><w:color w:val="4C4D4F"/></w:rPr><w:t>⁄</w:t></w:r><w:r><w:rPr><w:color w:val="4C4D4F"/><w:sz w:val="13"/><w:szCs w:val="13"/></w:rPr><w:t>16</w:t></w:r><w:r><w:rPr><w:color w:val="4C4D4F"/></w:rPr><w:t>&quot; </w:t></w:r><w:r><w:rPr><w:color w:val="4C4D4F"/><w:spacing w:val="-2"/></w:rPr><w:t>toward</w:t></w:r><w:r><w:rPr><w:color w:val="4C4D4F"/><w:spacing w:val="-1"/></w:rPr><w:t> the</w:t></w:r><w:r><w:rPr><w:color w:val="4C4D4F"/><w:spacing w:val="-2"/></w:rPr><w:t> </w:t></w:r><w:r><w:rPr><w:color w:val="4C4D4F"/><w:spacing w:val="-1"/></w:rPr><w:t>centre </w:t></w:r><w:r><w:rPr><w:color w:val="4C4D4F"/></w:rPr><w:t>from </w:t></w:r><w:r><w:rPr><w:color w:val="4C4D4F"/><w:spacing w:val="-1"/></w:rPr><w:t>the inner</w:t></w:r><w:r><w:rPr><w:color w:val="4C4D4F"/><w:spacing w:val="67"/></w:rPr><w:t> </w:t></w:r><w:r><w:rPr><w:color w:val="4C4D4F"/><w:spacing w:val="-1"/></w:rPr><w:t>edges of</w:t></w:r><w:r><w:rPr><w:color w:val="4C4D4F"/></w:rPr><w:t> </w:t></w:r><w:r><w:rPr><w:color w:val="4C4D4F"/><w:spacing w:val="-1"/></w:rPr><w:t>the</w:t></w:r><w:r><w:rPr><w:color w:val="4C4D4F"/><w:spacing w:val="-2"/></w:rPr><w:t> </w:t></w:r><w:r><w:rPr><w:color w:val="4C4D4F"/><w:spacing w:val="-1"/></w:rPr><w:t>sliding </w:t></w:r><w:r><w:rPr><w:color w:val="4C4D4F"/></w:rPr><w:t>frame</w:t></w:r><w:r><w:rPr><w:color w:val="4C4D4F"/><w:spacing w:val="-2"/></w:rPr><w:t> </w:t></w:r><w:r><w:rPr><w:color w:val="4C4D4F"/><w:spacing w:val="-1"/></w:rPr><w:t>rails.</w:t></w:r><w:r><w:rPr/></w:r></w:p><w:p><w:pPr><w:spacing w:after="0" w:line="284" w:lineRule="auto"/><w:jc w:val="left"/><w:sectPr><w:pgSz w:w="12240" w:h="15840"/><w:pgMar w:header="630" w:footer="643" w:top="1080" w:bottom="840" w:left="340" w:right="88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10"/><w:rPr><w:rFonts w:ascii="Arial" w:hAnsi="Arial" w:cs="Arial" w:eastAsia="Arial"/><w:sz w:val="26"/><w:szCs w:val="26"/></w:rPr></w:pPr></w:p><w:p><w:pPr><w:spacing w:line="200" w:lineRule="atLeast"/><w:ind w:left="1480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76pt;height:187.2pt;mso-position-horizontal-relative:char;mso-position-vertical-relative:line" coordorigin="0,0" coordsize="7520,3744"><v:shape style="position:absolute;left:0;top:0;width:3744;height:3744" type="#_x0000_t75" stroked="false"><v:imagedata r:id="rId67" o:title=""/></v:shape><v:shape style="position:absolute;left:3805;top:0;width:3715;height:3744" type="#_x0000_t75" stroked="false"><v:imagedata r:id="rId71" o:title=""/></v:shape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7"/></w:numPr><w:tabs><w:tab w:pos="945" w:val="left" w:leader="none"/></w:tabs><w:spacing w:line="284" w:lineRule="auto" w:before="72" w:after="0"/><w:ind w:left="900" w:right="1237" w:hanging="320"/><w:jc w:val="left"/></w:pPr><w:r><w:rPr><w:color w:val="4C4D4F"/><w:spacing w:val="-3"/></w:rPr><w:t>Remove</w:t></w:r><w:r><w:rPr><w:color w:val="4C4D4F"/><w:spacing w:val="-2"/></w:rPr><w:t> </w:t></w:r><w:r><w:rPr><w:color w:val="4C4D4F"/><w:spacing w:val="-1"/></w:rPr><w:t>retaining </w:t></w:r><w:r><w:rPr><w:color w:val="4C4D4F"/><w:spacing w:val="-2"/></w:rPr><w:t>plate</w:t></w:r><w:r><w:rPr><w:color w:val="4C4D4F"/><w:spacing w:val="-1"/></w:rPr><w:t> using</w:t></w:r><w:r><w:rPr><w:color w:val="4C4D4F"/><w:spacing w:val="-2"/></w:rPr><w:t> </w:t></w:r><w:r><w:rPr><w:color w:val="4C4D4F"/></w:rPr><w:t>a</w:t></w:r><w:r><w:rPr><w:color w:val="4C4D4F"/><w:spacing w:val="-1"/></w:rPr><w:t> </w:t></w:r><w:r><w:rPr><w:color w:val="4C4D4F"/></w:rPr><w:t>cold</w:t></w:r><w:r><w:rPr><w:color w:val="4C4D4F"/><w:spacing w:val="-1"/></w:rPr><w:t> chisel</w:t></w:r><w:r><w:rPr><w:color w:val="4C4D4F"/></w:rPr><w:t> </w:t></w:r><w:r><w:rPr><w:color w:val="4C4D4F"/><w:spacing w:val="-1"/></w:rPr><w:t>and</w:t></w:r><w:r><w:rPr><w:color w:val="4C4D4F"/><w:spacing w:val="-2"/></w:rPr><w:t> </w:t></w:r><w:r><w:rPr><w:color w:val="4C4D4F"/><w:spacing w:val="-3"/></w:rPr><w:t>hammer.</w:t></w:r><w:r><w:rPr><w:color w:val="4C4D4F"/></w:rPr><w:t> Drill</w:t></w:r><w:r><w:rPr><w:color w:val="4C4D4F"/><w:spacing w:val="-1"/></w:rPr><w:t> out</w:t></w:r><w:r><w:rPr><w:color w:val="4C4D4F"/></w:rPr><w:t> </w:t></w:r><w:r><w:rPr><w:color w:val="4C4D4F"/><w:spacing w:val="-1"/></w:rPr><w:t>all</w:t></w:r><w:r><w:rPr><w:color w:val="4C4D4F"/><w:spacing w:val="-2"/></w:rPr><w:t> </w:t></w:r><w:r><w:rPr><w:color w:val="4C4D4F"/><w:spacing w:val="-1"/></w:rPr><w:t>holes</w:t></w:r><w:r><w:rPr><w:color w:val="4C4D4F"/></w:rPr><w:t> </w:t></w:r><w:r><w:rPr><w:color w:val="4C4D4F"/><w:spacing w:val="-1"/></w:rPr><w:t>in </w:t></w:r><w:r><w:rPr><w:color w:val="4C4D4F"/><w:spacing w:val="-2"/></w:rPr><w:t>plate</w:t></w:r><w:r><w:rPr><w:color w:val="4C4D4F"/><w:spacing w:val="-1"/></w:rPr><w:t> to</w:t></w:r><w:r><w:rPr><w:color w:val="4C4D4F"/><w:spacing w:val="-2"/></w:rPr><w:t> </w:t></w:r><w:r><w:rPr><w:color w:val="4C4D4F"/><w:spacing w:val="-7"/></w:rPr><w:t>¼&quot;,</w:t></w:r><w:r><w:rPr><w:color w:val="4C4D4F"/></w:rPr><w:t> tap</w:t></w:r><w:r><w:rPr><w:color w:val="4C4D4F"/><w:spacing w:val="59"/></w:rPr><w:t> </w:t></w:r><w:r><w:rPr><w:color w:val="4C4D4F"/><w:spacing w:val="1"/></w:rPr><w:t>two</w:t></w:r><w:r><w:rPr><w:color w:val="4C4D4F"/><w:spacing w:val="-2"/></w:rPr><w:t> </w:t></w:r><w:r><w:rPr><w:color w:val="4C4D4F"/><w:position w:val="6"/><w:sz w:val="13"/><w:szCs w:val="13"/></w:rPr><w:t>7</w:t></w:r><w:r><w:rPr><w:rFonts w:ascii="Arial" w:hAnsi="Arial" w:cs="Arial" w:eastAsia="Arial"/><w:color w:val="4C4D4F"/></w:rPr><w:t>⁄</w:t></w:r><w:r><w:rPr><w:color w:val="4C4D4F"/><w:sz w:val="13"/><w:szCs w:val="13"/></w:rPr><w:t>32</w:t></w:r><w:r><w:rPr><w:color w:val="4C4D4F"/></w:rPr><w:t>&quot;</w:t></w:r><w:r><w:rPr><w:color w:val="4C4D4F"/><w:spacing w:val="-1"/></w:rPr><w:t> holes </w:t></w:r><w:r><w:rPr><w:color w:val="4C4D4F"/><w:spacing w:val="-4"/></w:rPr><w:t>only</w:t></w:r><w:r><w:rPr><w:color w:val="4C4D4F"/><w:spacing w:val="-5"/></w:rPr><w:t>,</w:t></w:r><w:r><w:rPr><w:color w:val="4C4D4F"/><w:spacing w:val="-1"/></w:rPr><w:t> </w:t></w:r><w:r><w:rPr><w:color w:val="4C4D4F"/></w:rPr><w:t>¼-28NF ×</w:t></w:r><w:r><w:rPr><w:color w:val="4C4D4F"/><w:spacing w:val="-1"/></w:rPr><w:t> </w:t></w:r><w:r><w:rPr><w:color w:val="4C4D4F"/><w:spacing w:val="-3"/></w:rPr><w:t>¾&quot;</w:t></w:r><w:r><w:rPr><w:color w:val="4C4D4F"/><w:spacing w:val="-1"/></w:rPr><w:t> deep</w:t></w:r><w:r><w:rPr><w:color w:val="4C4D4F"/><w:spacing w:val="-2"/></w:rPr><w:t> </w:t></w:r><w:r><w:rPr><w:color w:val="4C4D4F"/><w:spacing w:val="-1"/></w:rPr><w:t>in the</w:t></w:r><w:r><w:rPr><w:color w:val="4C4D4F"/><w:spacing w:val="-2"/></w:rPr><w:t> </w:t></w:r><w:r><w:rPr><w:color w:val="4C4D4F"/><w:spacing w:val="-1"/></w:rPr><w:t>sliding</w:t></w:r><w:r><w:rPr><w:color w:val="4C4D4F"/><w:spacing w:val="-2"/></w:rPr><w:t> </w:t></w:r><w:r><w:rPr><w:color w:val="4C4D4F"/><w:spacing w:val="-4"/></w:rPr><w:t>jaw</w:t></w:r><w:r><w:rPr><w:color w:val="4C4D4F"/><w:spacing w:val="-5"/></w:rPr><w:t>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1062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417.75pt;height:159.35pt;mso-position-horizontal-relative:char;mso-position-vertical-relative:line" coordorigin="0,0" coordsize="8355,3187"><v:shape style="position:absolute;left:0;top:0;width:4147;height:3187" type="#_x0000_t75" stroked="false"><v:imagedata r:id="rId72" o:title=""/></v:shape><v:shape style="position:absolute;left:4208;top:29;width:4147;height:3158" type="#_x0000_t75" stroked="false"><v:imagedata r:id="rId73" o:title=""/></v:shape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7"/></w:numPr><w:tabs><w:tab w:pos="947" w:val="left" w:leader="none"/></w:tabs><w:spacing w:line="284" w:lineRule="auto" w:before="72" w:after="0"/><w:ind w:left="900" w:right="1529" w:hanging="320"/><w:jc w:val="left"/></w:pPr><w:r><w:rPr><w:color w:val="4C4D4F"/><w:spacing w:val="-3"/></w:rPr><w:t>Remove</w:t></w:r><w:r><w:rPr><w:color w:val="4C4D4F"/><w:spacing w:val="-2"/></w:rPr><w:t> </w:t></w:r><w:r><w:rPr><w:color w:val="4C4D4F"/><w:spacing w:val="-1"/></w:rPr><w:t>spindle assembly and turn retaining</w:t></w:r><w:r><w:rPr><w:color w:val="4C4D4F"/><w:spacing w:val="-2"/></w:rPr><w:t> groove</w:t></w:r><w:r><w:rPr><w:color w:val="4C4D4F"/><w:spacing w:val="-1"/></w:rPr><w:t> at </w:t></w:r><w:r><w:rPr><w:color w:val="4C4D4F"/><w:spacing w:val="1"/></w:rPr><w:t>0.500&quot;</w:t></w:r><w:r><w:rPr><w:color w:val="4C4D4F"/></w:rPr><w:t> </w:t></w:r><w:r><w:rPr><w:color w:val="4C4D4F"/><w:spacing w:val="-1"/></w:rPr><w:t>end with</w:t></w:r><w:r><w:rPr><w:color w:val="4C4D4F"/><w:spacing w:val="-2"/></w:rPr><w:t> </w:t></w:r><w:r><w:rPr><w:color w:val="4C4D4F"/><w:spacing w:val="-1"/></w:rPr><w:t>forming tool</w:t></w:r><w:r><w:rPr><w:color w:val="4C4D4F"/><w:spacing w:val="-2"/></w:rPr><w:t> </w:t></w:r><w:r><w:rPr><w:color w:val="4C4D4F"/><w:spacing w:val="-1"/></w:rPr><w:t>only</w:t></w:r><w:r><w:rPr><w:color w:val="4C4D4F"/><w:spacing w:val="57"/></w:rPr><w:t> </w:t></w:r><w:r><w:rPr><w:color w:val="4C4D4F"/><w:spacing w:val="-1"/></w:rPr><w:t>removing entire felt-penned drill mark.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1422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381.75pt;height:189.15pt;mso-position-horizontal-relative:char;mso-position-vertical-relative:line" coordorigin="0,0" coordsize="7635,3783"><v:shape style="position:absolute;left:0;top:10;width:3600;height:3772" type="#_x0000_t75" stroked="false"><v:imagedata r:id="rId74" o:title=""/></v:shape><v:shape style="position:absolute;left:3661;top:0;width:3974;height:3782" type="#_x0000_t75" stroked="false"><v:imagedata r:id="rId75" o:title=""/></v:shape></v:group></w:pict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pgSz w:w="12240" w:h="15840"/><w:pgMar w:header="630" w:footer="643" w:top="1080" w:bottom="840" w:left="880" w:right="34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7"/><w:rPr><w:rFonts w:ascii="Arial" w:hAnsi="Arial" w:cs="Arial" w:eastAsia="Arial"/><w:sz w:val="16"/><w:szCs w:val="16"/></w:rPr></w:pPr></w:p><w:p><w:pPr><w:pStyle w:val="BodyText"/><w:numPr><w:ilvl w:val="0"/><w:numId w:val="7"/></w:numPr><w:tabs><w:tab w:pos="1461" w:val="left" w:leader="none"/></w:tabs><w:spacing w:line="284" w:lineRule="auto" w:before="72" w:after="0"/><w:ind w:left="1440" w:right="777" w:hanging="320"/><w:jc w:val="left"/></w:pPr><w:r><w:rPr><w:rFonts w:ascii="Arial" w:hAnsi="Arial" w:cs="Arial" w:eastAsia="Arial"/><w:color w:val="4C4D4F"/></w:rPr><w:t>. </w:t></w:r><w:r><w:rPr><w:rFonts w:ascii="Arial" w:hAnsi="Arial" w:cs="Arial" w:eastAsia="Arial"/><w:color w:val="4C4D4F"/><w:spacing w:val="-1"/></w:rPr><w:t>Jaw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plates: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4"/></w:rPr><w:t>⅜&quot;</w:t></w:r><w:r><w:rPr><w:rFonts w:ascii="Arial" w:hAnsi="Arial" w:cs="Arial" w:eastAsia="Arial"/><w:color w:val="4C4D4F"/></w:rPr><w:t> × </w:t></w:r><w:r><w:rPr><w:rFonts w:ascii="Arial" w:hAnsi="Arial" w:cs="Arial" w:eastAsia="Arial"/><w:color w:val="4C4D4F"/><w:spacing w:val="-4"/></w:rPr><w:t>⅛&quot;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longer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than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vise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width,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1"/></w:rPr><w:t>two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pieces.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Place</w:t></w:r><w:r><w:rPr><w:rFonts w:ascii="Arial" w:hAnsi="Arial" w:cs="Arial" w:eastAsia="Arial"/><w:color w:val="4C4D4F"/></w:rPr><w:t> ⅛ × ¾ × </w:t></w:r><w:r><w:rPr><w:rFonts w:ascii="Arial" w:hAnsi="Arial" w:cs="Arial" w:eastAsia="Arial"/><w:color w:val="4C4D4F"/><w:spacing w:val="-2"/></w:rPr><w:t>4&quot;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spacer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under</w:t></w:r><w:r><w:rPr><w:rFonts w:ascii="Arial" w:hAnsi="Arial" w:cs="Arial" w:eastAsia="Arial"/><w:color w:val="4C4D4F"/><w:spacing w:val="53"/></w:rPr><w:t> </w:t></w:r><w:r><w:rPr><w:color w:val="4C4D4F"/><w:spacing w:val="-2"/></w:rPr><w:t>plates,</w:t></w:r><w:r><w:rPr><w:color w:val="4C4D4F"/><w:spacing w:val="-1"/></w:rPr><w:t> position, and</w:t></w:r><w:r><w:rPr><w:color w:val="4C4D4F"/><w:spacing w:val="-2"/></w:rPr><w:t> </w:t></w:r><w:r><w:rPr><w:color w:val="4C4D4F"/><w:spacing w:val="-1"/></w:rPr><w:t>then </w:t></w:r><w:r><w:rPr><w:color w:val="4C4D4F"/><w:spacing w:val="-2"/></w:rPr><w:t>tighten </w:t></w:r><w:r><w:rPr><w:color w:val="4C4D4F"/><w:spacing w:val="-1"/></w:rPr><w:t>in</w:t></w:r><w:r><w:rPr><w:color w:val="4C4D4F"/><w:spacing w:val="-2"/></w:rPr><w:t> </w:t></w:r><w:r><w:rPr><w:color w:val="4C4D4F"/><w:spacing w:val="-1"/></w:rPr><w:t>place.</w:t></w:r><w:r><w:rPr><w:color w:val="4C4D4F"/></w:rPr><w:t> </w:t></w:r><w:r><w:rPr><w:color w:val="4C4D4F"/><w:spacing w:val="-1"/></w:rPr><w:t>Use</w:t></w:r><w:r><w:rPr><w:color w:val="4C4D4F"/><w:spacing w:val="-2"/></w:rPr><w:t> </w:t></w:r><w:r><w:rPr><w:color w:val="4C4D4F"/></w:rPr><w:t>a</w:t></w:r><w:r><w:rPr><w:color w:val="4C4D4F"/><w:spacing w:val="-2"/></w:rPr><w:t> </w:t></w:r><w:r><w:rPr><w:color w:val="4C4D4F"/><w:spacing w:val="-3"/></w:rPr><w:t>¼&quot;</w:t></w:r><w:r><w:rPr><w:color w:val="4C4D4F"/><w:spacing w:val="-1"/></w:rPr><w:t> transfer</w:t></w:r><w:r><w:rPr><w:color w:val="4C4D4F"/></w:rPr><w:t> </w:t></w:r><w:r><w:rPr><w:color w:val="4C4D4F"/><w:spacing w:val="-1"/></w:rPr><w:t>punch</w:t></w:r><w:r><w:rPr><w:color w:val="4C4D4F"/><w:spacing w:val="-2"/></w:rPr><w:t> </w:t></w:r><w:r><w:rPr><w:color w:val="4C4D4F"/><w:spacing w:val="-1"/></w:rPr><w:t>to</w:t></w:r><w:r><w:rPr><w:color w:val="4C4D4F"/><w:spacing w:val="-2"/></w:rPr><w:t> </w:t></w:r><w:r><w:rPr><w:color w:val="4C4D4F"/></w:rPr><w:t>mark </w:t></w:r><w:r><w:rPr><w:color w:val="4C4D4F"/><w:spacing w:val="-1"/></w:rPr><w:t>hole</w:t></w:r><w:r><w:rPr><w:color w:val="4C4D4F"/><w:spacing w:val="-2"/></w:rPr><w:t> </w:t></w:r><w:r><w:rPr><w:color w:val="4C4D4F"/><w:spacing w:val="-1"/></w:rPr><w:t>placement.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1516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426.4pt;height:157.450pt;mso-position-horizontal-relative:char;mso-position-vertical-relative:line" coordorigin="0,0" coordsize="8528,3149"><v:shape style="position:absolute;left:0;top:0;width:4320;height:3149" type="#_x0000_t75" stroked="false"><v:imagedata r:id="rId76" o:title=""/></v:shape><v:shape style="position:absolute;left:4381;top:48;width:4147;height:3101" type="#_x0000_t75" stroked="false"><v:imagedata r:id="rId77" o:title=""/></v:shape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7"/></w:numPr><w:tabs><w:tab w:pos="1486" w:val="left" w:leader="none"/></w:tabs><w:spacing w:line="240" w:lineRule="auto" w:before="72" w:after="0"/><w:ind w:left="1485" w:right="0" w:hanging="365"/><w:jc w:val="left"/></w:pPr><w:r><w:rPr><w:color w:val="4C4D4F"/></w:rPr><w:t>Drill</w:t></w:r><w:r><w:rPr><w:color w:val="4C4D4F"/><w:spacing w:val="-2"/></w:rPr><w:t> plates </w:t></w:r><w:r><w:rPr><w:color w:val="4C4D4F"/><w:position w:val="6"/><w:sz w:val="13"/><w:szCs w:val="13"/></w:rPr><w:t>7</w:t></w:r><w:r><w:rPr><w:rFonts w:ascii="Arial" w:hAnsi="Arial" w:cs="Arial" w:eastAsia="Arial"/><w:color w:val="4C4D4F"/></w:rPr><w:t>⁄</w:t></w:r><w:r><w:rPr><w:color w:val="4C4D4F"/><w:sz w:val="13"/><w:szCs w:val="13"/></w:rPr><w:t>32</w:t></w:r><w:r><w:rPr><w:color w:val="4C4D4F"/></w:rPr><w:t>&quot;</w:t></w:r><w:r><w:rPr><w:color w:val="4C4D4F"/><w:spacing w:val="-1"/></w:rPr><w:t> and</w:t></w:r><w:r><w:rPr><w:color w:val="4C4D4F"/><w:spacing w:val="-2"/></w:rPr><w:t> </w:t></w:r><w:r><w:rPr><w:color w:val="4C4D4F"/></w:rPr><w:t>tap</w:t></w:r><w:r><w:rPr><w:color w:val="4C4D4F"/><w:spacing w:val="-2"/></w:rPr><w:t> </w:t></w:r><w:r><w:rPr><w:color w:val="4C4D4F"/></w:rPr><w:t>¼-28</w:t></w:r><w:r><w:rPr><w:color w:val="4C4D4F"/><w:spacing w:val="-2"/></w:rPr><w:t> </w:t></w:r><w:r><w:rPr><w:color w:val="4C4D4F"/></w:rPr><w:t>NF</w:t></w:r><w:r><w:rPr><w:color w:val="4C4D4F"/><w:spacing w:val="-1"/></w:rPr><w:t> through.</w:t></w:r><w:r><w:rPr/></w:r></w:p><w:p><w:pPr><w:spacing w:line="240" w:lineRule="auto" w:before="9"/><w:rPr><w:rFonts w:ascii="Arial" w:hAnsi="Arial" w:cs="Arial" w:eastAsia="Arial"/><w:sz w:val="19"/><w:szCs w:val="19"/></w:rPr></w:pPr></w:p><w:p><w:pPr><w:pStyle w:val="BodyText"/><w:numPr><w:ilvl w:val="0"/><w:numId w:val="7"/></w:numPr><w:tabs><w:tab w:pos="1485" w:val="left" w:leader="none"/></w:tabs><w:spacing w:line="284" w:lineRule="auto" w:before="0" w:after="0"/><w:ind w:left="1440" w:right="1115" w:hanging="320"/><w:jc w:val="left"/></w:pPr><w:r><w:rPr><w:rFonts w:ascii="Arial" w:hAnsi="Arial"/><w:color w:val="4C4D4F"/><w:spacing w:val="-2"/></w:rPr><w:t>Option:</w:t></w:r><w:r><w:rPr><w:rFonts w:ascii="Arial" w:hAnsi="Arial"/><w:color w:val="4C4D4F"/></w:rPr><w:t> </w:t></w:r><w:r><w:rPr><w:rFonts w:ascii="Arial" w:hAnsi="Arial"/><w:color w:val="4C4D4F"/><w:spacing w:val="-2"/></w:rPr><w:t>V-groove</w:t></w:r><w:r><w:rPr><w:rFonts w:ascii="Arial" w:hAnsi="Arial"/><w:color w:val="4C4D4F"/></w:rPr><w:t> </w:t></w:r><w:r><w:rPr><w:rFonts w:ascii="Arial" w:hAnsi="Arial"/><w:color w:val="4C4D4F"/><w:spacing w:val="-1"/></w:rPr><w:t>fixed</w:t></w:r><w:r><w:rPr><w:rFonts w:ascii="Arial" w:hAnsi="Arial"/><w:color w:val="4C4D4F"/></w:rPr><w:t> </w:t></w:r><w:r><w:rPr><w:rFonts w:ascii="Arial" w:hAnsi="Arial"/><w:color w:val="4C4D4F"/><w:spacing w:val="-2"/></w:rPr><w:t>jaw</w:t></w:r><w:r><w:rPr><w:rFonts w:ascii="Arial" w:hAnsi="Arial"/><w:color w:val="4C4D4F"/></w:rPr><w:t> </w:t></w:r><w:r><w:rPr><w:rFonts w:ascii="Arial" w:hAnsi="Arial"/><w:color w:val="4C4D4F"/><w:spacing w:val="-2"/></w:rPr><w:t>plate</w:t></w:r><w:r><w:rPr><w:rFonts w:ascii="Arial" w:hAnsi="Arial"/><w:color w:val="4C4D4F"/></w:rPr><w:t> on </w:t></w:r><w:r><w:rPr><w:rFonts w:ascii="Arial" w:hAnsi="Arial"/><w:color w:val="4C4D4F"/><w:spacing w:val="-1"/></w:rPr><w:t>milling</w:t></w:r><w:r><w:rPr><w:rFonts w:ascii="Arial" w:hAnsi="Arial"/><w:color w:val="4C4D4F"/></w:rPr><w:t> </w:t></w:r><w:r><w:rPr><w:rFonts w:ascii="Arial" w:hAnsi="Arial"/><w:color w:val="4C4D4F"/><w:spacing w:val="-2"/></w:rPr><w:t>machine:</w:t></w:r><w:r><w:rPr><w:rFonts w:ascii="Arial" w:hAnsi="Arial"/><w:color w:val="4C4D4F"/></w:rPr><w:t> </w:t></w:r><w:r><w:rPr><w:rFonts w:ascii="Arial" w:hAnsi="Arial"/><w:color w:val="4C4D4F"/><w:spacing w:val="-3"/></w:rPr><w:t>¾&quot;</w:t></w:r><w:r><w:rPr><w:rFonts w:ascii="Arial" w:hAnsi="Arial"/><w:color w:val="4C4D4F"/></w:rPr><w:t> </w:t></w:r><w:r><w:rPr><w:rFonts w:ascii="Arial" w:hAnsi="Arial"/><w:color w:val="4C4D4F"/><w:spacing w:val="-1"/></w:rPr><w:t>end</w:t></w:r><w:r><w:rPr><w:rFonts w:ascii="Arial" w:hAnsi="Arial"/><w:color w:val="4C4D4F"/></w:rPr><w:t> </w:t></w:r><w:r><w:rPr><w:rFonts w:ascii="Arial" w:hAnsi="Arial"/><w:color w:val="4C4D4F"/><w:spacing w:val="-1"/></w:rPr><w:t>mill</w:t></w:r><w:r><w:rPr><w:rFonts w:ascii="Arial" w:hAnsi="Arial"/><w:color w:val="4C4D4F"/></w:rPr><w:t> </w:t></w:r><w:r><w:rPr><w:rFonts w:ascii="Arial" w:hAnsi="Arial"/><w:color w:val="4C4D4F"/><w:spacing w:val="-1"/></w:rPr><w:t>at</w:t></w:r><w:r><w:rPr><w:rFonts w:ascii="Arial" w:hAnsi="Arial"/><w:color w:val="4C4D4F"/></w:rPr><w:t> 45 </w:t></w:r><w:r><w:rPr><w:rFonts w:ascii="Arial" w:hAnsi="Arial"/><w:color w:val="4C4D4F"/><w:spacing w:val="-1"/></w:rPr><w:t>degrees,</w:t></w:r><w:r><w:rPr><w:rFonts w:ascii="Arial" w:hAnsi="Arial"/><w:color w:val="4C4D4F"/></w:rPr><w:t> </w:t></w:r><w:r><w:rPr><w:rFonts w:ascii="Arial" w:hAnsi="Arial"/><w:color w:val="4C4D4F"/><w:spacing w:val="-2"/></w:rPr><w:t>4.0</w:t></w:r><w:r><w:rPr><w:rFonts w:ascii="Arial" w:hAnsi="Arial"/><w:color w:val="4C4D4F"/></w:rPr><w:t> </w:t></w:r><w:r><w:rPr><w:rFonts w:ascii="Arial" w:hAnsi="Arial"/><w:color w:val="4C4D4F"/><w:spacing w:val="-1"/></w:rPr><w:t>mm</w:t></w:r><w:r><w:rPr><w:rFonts w:ascii="Arial" w:hAnsi="Arial"/><w:color w:val="4C4D4F"/><w:spacing w:val="65"/></w:rPr><w:t> </w:t></w:r><w:r><w:rPr><w:color w:val="4C4D4F"/><w:spacing w:val="-3"/></w:rPr><w:t>deep.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1717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406.25pt;height:183.85pt;mso-position-horizontal-relative:char;mso-position-vertical-relative:line" coordorigin="0,0" coordsize="8125,3677"><v:shape style="position:absolute;left:0;top:0;width:3878;height:3676" type="#_x0000_t75" stroked="false"><v:imagedata r:id="rId78" o:title=""/></v:shape><v:shape style="position:absolute;left:3939;top:10;width:4185;height:3667" type="#_x0000_t75" stroked="false"><v:imagedata r:id="rId79" o:title=""/></v:shape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7"/></w:numPr><w:tabs><w:tab w:pos="1488" w:val="left" w:leader="none"/></w:tabs><w:spacing w:line="284" w:lineRule="auto" w:before="72" w:after="0"/><w:ind w:left="1440" w:right="571" w:hanging="320"/><w:jc w:val="left"/><w:rPr><w:rFonts w:ascii="Arial" w:hAnsi="Arial" w:cs="Arial" w:eastAsia="Arial"/></w:rPr></w:pPr><w:r><w:rPr><w:rFonts w:ascii="Arial" w:hAnsi="Arial" w:cs="Arial" w:eastAsia="Arial"/><w:color w:val="4C4D4F"/><w:spacing w:val="-1"/></w:rPr><w:t>Pulse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weld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frame;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MIG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set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5"/></w:rPr><w:t>21.5</w:t></w:r><w:r><w:rPr><w:rFonts w:ascii="Arial" w:hAnsi="Arial" w:cs="Arial" w:eastAsia="Arial"/><w:color w:val="4C4D4F"/></w:rPr><w:t> V </w:t></w:r><w:r><w:rPr><w:rFonts w:ascii="Arial" w:hAnsi="Arial" w:cs="Arial" w:eastAsia="Arial"/><w:color w:val="4C4D4F"/><w:spacing w:val="-1"/></w:rPr><w:t>and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3"/></w:rPr><w:t>425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wire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feed</w:t></w:r><w:r><w:rPr><w:rFonts w:ascii="Arial" w:hAnsi="Arial" w:cs="Arial" w:eastAsia="Arial"/><w:color w:val="4C4D4F"/></w:rPr><w:t> or </w:t></w:r><w:r><w:rPr><w:rFonts w:ascii="Arial" w:hAnsi="Arial" w:cs="Arial" w:eastAsia="Arial"/><w:color w:val="4C4D4F"/><w:spacing w:val="-2"/></w:rPr><w:t>manufacturer’s</w:t></w:r><w:r><w:rPr><w:rFonts w:ascii="Arial" w:hAnsi="Arial" w:cs="Arial" w:eastAsia="Arial"/><w:color w:val="4C4D4F"/></w:rPr><w:t> specification </w:t></w:r><w:r><w:rPr><w:rFonts w:ascii="Arial" w:hAnsi="Arial" w:cs="Arial" w:eastAsia="Arial"/><w:color w:val="4C4D4F"/><w:spacing w:val="-1"/></w:rPr><w:t>for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4"/></w:rPr><w:t>⅜&quot;</w:t></w:r><w:r><w:rPr><w:rFonts w:ascii="Arial" w:hAnsi="Arial" w:cs="Arial" w:eastAsia="Arial"/><w:color w:val="4C4D4F"/><w:spacing w:val="65"/></w:rPr><w:t> </w:t></w:r><w:r><w:rPr><w:rFonts w:ascii="Arial" w:hAnsi="Arial" w:cs="Arial" w:eastAsia="Arial"/><w:color w:val="4C4D4F"/><w:spacing w:val="-2"/></w:rPr><w:t>material.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Alternate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side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to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side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filling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in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the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V-grooves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fillets.</w:t></w:r><w:r><w:rPr><w:rFonts w:ascii="Arial" w:hAnsi="Arial" w:cs="Arial" w:eastAsia="Arial"/></w:rPr></w:r></w:p><w:p><w:pPr><w:spacing w:after="0" w:line="284" w:lineRule="auto"/><w:jc w:val="left"/><w:rPr><w:rFonts w:ascii="Arial" w:hAnsi="Arial" w:cs="Arial" w:eastAsia="Arial"/></w:rPr><w:sectPr><w:pgSz w:w="12240" w:h="15840"/><w:pgMar w:header="630" w:footer="643" w:top="1080" w:bottom="840" w:left="340" w:right="88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7"/><w:rPr><w:rFonts w:ascii="Arial" w:hAnsi="Arial" w:cs="Arial" w:eastAsia="Arial"/><w:sz w:val="16"/><w:szCs w:val="16"/></w:rPr></w:pPr></w:p><w:p><w:pPr><w:pStyle w:val="BodyText"/><w:numPr><w:ilvl w:val="0"/><w:numId w:val="7"/></w:numPr><w:tabs><w:tab w:pos="927" w:val="left" w:leader="none"/></w:tabs><w:spacing w:line="284" w:lineRule="auto" w:before="72" w:after="0"/><w:ind w:left="900" w:right="1237" w:hanging="320"/><w:jc w:val="left"/></w:pPr><w:r><w:rPr><w:color w:val="4C4D4F"/></w:rPr><w:t>Drill</w:t></w:r><w:r><w:rPr><w:color w:val="4C4D4F"/><w:spacing w:val="-1"/></w:rPr><w:t> </w:t></w:r><w:r><w:rPr><w:color w:val="4C4D4F"/><w:position w:val="6"/><w:sz w:val="13"/><w:szCs w:val="13"/></w:rPr><w:t>25</w:t></w:r><w:r><w:rPr><w:rFonts w:ascii="Arial" w:hAnsi="Arial" w:cs="Arial" w:eastAsia="Arial"/><w:color w:val="4C4D4F"/></w:rPr><w:t>⁄</w:t></w:r><w:r><w:rPr><w:color w:val="4C4D4F"/><w:sz w:val="13"/><w:szCs w:val="13"/></w:rPr><w:t>64</w:t></w:r><w:r><w:rPr><w:rFonts w:ascii="Arial" w:hAnsi="Arial" w:cs="Arial" w:eastAsia="Arial"/><w:color w:val="4C4D4F"/></w:rPr><w:t>&quot; holes </w:t></w:r><w:r><w:rPr><w:rFonts w:ascii="Arial" w:hAnsi="Arial" w:cs="Arial" w:eastAsia="Arial"/><w:color w:val="4C4D4F"/><w:spacing w:val="-4"/></w:rPr><w:t>⅝&quot;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in</w:t></w:r><w:r><w:rPr><w:rFonts w:ascii="Arial" w:hAnsi="Arial" w:cs="Arial" w:eastAsia="Arial"/><w:color w:val="4C4D4F"/></w:rPr><w:t> from </w:t></w:r><w:r><w:rPr><w:rFonts w:ascii="Arial" w:hAnsi="Arial" w:cs="Arial" w:eastAsia="Arial"/><w:color w:val="4C4D4F"/><w:spacing w:val="-1"/></w:rPr><w:t>edge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end,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four</w:t></w:r><w:r><w:rPr><w:rFonts w:ascii="Arial" w:hAnsi="Arial" w:cs="Arial" w:eastAsia="Arial"/><w:color w:val="4C4D4F"/></w:rPr><w:t> corners. </w:t></w:r><w:r><w:rPr><w:rFonts w:ascii="Arial" w:hAnsi="Arial" w:cs="Arial" w:eastAsia="Arial"/><w:color w:val="4C4D4F"/><w:spacing w:val="-2"/></w:rPr><w:t>Countersink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to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1"/></w:rPr><w:t>de-burr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holes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top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and</w:t></w:r><w:r><w:rPr><w:rFonts w:ascii="Arial" w:hAnsi="Arial" w:cs="Arial" w:eastAsia="Arial"/><w:color w:val="4C4D4F"/><w:spacing w:val="61"/></w:rPr><w:t> </w:t></w:r><w:r><w:rPr><w:color w:val="4C4D4F"/><w:spacing w:val="-1"/></w:rPr><w:t>bottom.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976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pict><v:group style="width:426.4pt;height:156.5pt;mso-position-horizontal-relative:char;mso-position-vertical-relative:line" coordorigin="0,0" coordsize="8528,3130"><v:shape style="position:absolute;left:0;top:10;width:4147;height:3120" type="#_x0000_t75" stroked="false"><v:imagedata r:id="rId80" o:title=""/></v:shape><v:shape style="position:absolute;left:4208;top:0;width:4320;height:3129" type="#_x0000_t75" stroked="false"><v:imagedata r:id="rId81" o:title=""/></v:shape></v:group></w:pict></w:r><w:r><w:rPr><w:rFonts w:ascii="Arial" w:hAnsi="Arial" w:cs="Arial" w:eastAsia="Arial"/><w:sz w:val="20"/><w:szCs w:val="20"/></w:rPr></w:r></w:p><w:p><w:pPr><w:spacing w:line="240" w:lineRule="auto" w:before="8"/><w:rPr><w:rFonts w:ascii="Arial" w:hAnsi="Arial" w:cs="Arial" w:eastAsia="Arial"/><w:sz w:val="9"/><w:szCs w:val="9"/></w:rPr></w:pPr></w:p><w:p><w:pPr><w:pStyle w:val="BodyText"/><w:numPr><w:ilvl w:val="0"/><w:numId w:val="7"/></w:numPr><w:tabs><w:tab w:pos="946" w:val="left" w:leader="none"/></w:tabs><w:spacing w:line="240" w:lineRule="auto" w:before="72" w:after="0"/><w:ind w:left="945" w:right="0" w:hanging="365"/><w:jc w:val="left"/></w:pPr><w:r><w:rPr><w:color w:val="4C4D4F"/><w:spacing w:val="-2"/></w:rPr><w:t>Face </w:t></w:r><w:r><w:rPr><w:color w:val="4C4D4F"/><w:spacing w:val="-1"/></w:rPr><w:t>mill</w:t></w:r><w:r><w:rPr><w:color w:val="4C4D4F"/><w:spacing w:val="-2"/></w:rPr><w:t> </w:t></w:r><w:r><w:rPr><w:color w:val="4C4D4F"/><w:spacing w:val="-1"/></w:rPr><w:t>sides,</w:t></w:r><w:r><w:rPr><w:color w:val="4C4D4F"/></w:rPr><w:t> </w:t></w:r><w:r><w:rPr><w:color w:val="4C4D4F"/><w:spacing w:val="-1"/></w:rPr><w:t>ends, and</w:t></w:r><w:r><w:rPr><w:color w:val="4C4D4F"/><w:spacing w:val="-2"/></w:rPr><w:t> </w:t></w:r><w:r><w:rPr><w:color w:val="4C4D4F"/><w:spacing w:val="-1"/></w:rPr><w:t>top of </w:t></w:r><w:r><w:rPr><w:color w:val="4C4D4F"/><w:spacing w:val="-2"/></w:rPr><w:t>jaw</w:t></w:r><w:r><w:rPr><w:color w:val="4C4D4F"/><w:spacing w:val="-1"/></w:rPr><w:t> </w:t></w:r><w:r><w:rPr><w:color w:val="4C4D4F"/><w:spacing w:val="-2"/></w:rPr><w:t>plates</w:t></w:r><w:r><w:rPr><w:color w:val="4C4D4F"/><w:spacing w:val="-1"/></w:rPr><w:t> to</w:t></w:r><w:r><w:rPr><w:color w:val="4C4D4F"/><w:spacing w:val="-2"/></w:rPr><w:t> </w:t></w:r><w:r><w:rPr><w:color w:val="4C4D4F"/><w:spacing w:val="-1"/></w:rPr><w:t>square </w:t></w:r><w:r><w:rPr><w:color w:val="4C4D4F"/><w:spacing w:val="1"/></w:rPr><w:t>off</w:t></w:r><w:r><w:rPr><w:color w:val="4C4D4F"/><w:spacing w:val="-1"/></w:rPr><w:t> frame.</w:t></w:r><w:r><w:rPr/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2989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859023" cy="1798320"/><wp:effectExtent l="0" t="0" r="0" b="0"/><wp:docPr id="39" name="image69.png" descr=""/><wp:cNvGraphicFramePr><a:graphicFrameLocks noChangeAspect="1"/></wp:cNvGraphicFramePr><a:graphic><a:graphicData uri="http://schemas.openxmlformats.org/drawingml/2006/picture"><pic:pic><pic:nvPicPr><pic:cNvPr id="40" name="image69.png"/><pic:cNvPicPr/></pic:nvPicPr><pic:blipFill><a:blip r:embed="rId82" cstate="print"/><a:stretch><a:fillRect/></a:stretch></pic:blipFill><pic:spPr><a:xfrm><a:off x="0" y="0"/><a:ext cx="2859023" cy="1798320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numPr><w:ilvl w:val="0"/><w:numId w:val="7"/></w:numPr><w:tabs><w:tab w:pos="949" w:val="left" w:leader="none"/></w:tabs><w:spacing w:line="240" w:lineRule="auto" w:before="183" w:after="0"/><w:ind w:left="948" w:right="0" w:hanging="368"/><w:jc w:val="left"/><w:rPr><w:rFonts w:ascii="Arial" w:hAnsi="Arial" w:cs="Arial" w:eastAsia="Arial"/></w:rPr></w:pPr><w:r><w:rPr><w:rFonts w:ascii="Arial"/><w:color w:val="4C4D4F"/></w:rPr><w:t>. </w:t></w:r><w:r><w:rPr><w:rFonts w:ascii="Arial"/><w:color w:val="4C4D4F"/><w:spacing w:val="-1"/></w:rPr><w:t>Mill</w:t></w:r><w:r><w:rPr><w:rFonts w:ascii="Arial"/><w:color w:val="4C4D4F"/></w:rPr><w:t> </w:t></w:r><w:r><w:rPr><w:rFonts w:ascii="Arial"/><w:color w:val="4C4D4F"/><w:spacing w:val="-1"/></w:rPr><w:t>the</w:t></w:r><w:r><w:rPr><w:rFonts w:ascii="Arial"/><w:color w:val="4C4D4F"/></w:rPr><w:t> </w:t></w:r><w:r><w:rPr><w:rFonts w:ascii="Arial"/><w:color w:val="4C4D4F"/><w:spacing w:val="-1"/></w:rPr><w:t>ends</w:t></w:r><w:r><w:rPr><w:rFonts w:ascii="Arial"/><w:color w:val="4C4D4F"/></w:rPr><w:t> or </w:t></w:r><w:r><w:rPr><w:rFonts w:ascii="Arial"/><w:color w:val="4C4D4F"/><w:spacing w:val="-1"/></w:rPr><w:t>grind</w:t></w:r><w:r><w:rPr><w:rFonts w:ascii="Arial"/><w:color w:val="4C4D4F"/></w:rPr><w:t> </w:t></w:r><w:r><w:rPr><w:rFonts w:ascii="Arial"/><w:color w:val="4C4D4F"/><w:spacing w:val="-1"/></w:rPr><w:t>and</w:t></w:r><w:r><w:rPr><w:rFonts w:ascii="Arial"/><w:color w:val="4C4D4F"/></w:rPr><w:t> file </w:t></w:r><w:r><w:rPr><w:rFonts w:ascii="Arial"/><w:color w:val="4C4D4F"/><w:spacing w:val="-1"/></w:rPr><w:t>flat.</w:t></w:r><w:r><w:rPr><w:rFonts w:ascii="Arial"/></w:rPr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3080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700337" cy="1902237"/><wp:effectExtent l="0" t="0" r="0" b="0"/><wp:docPr id="41" name="image70.png" descr=""/><wp:cNvGraphicFramePr><a:graphicFrameLocks noChangeAspect="1"/></wp:cNvGraphicFramePr><a:graphic><a:graphicData uri="http://schemas.openxmlformats.org/drawingml/2006/picture"><pic:pic><pic:nvPicPr><pic:cNvPr id="42" name="image70.png"/><pic:cNvPicPr/></pic:nvPicPr><pic:blipFill><a:blip r:embed="rId83" cstate="print"/><a:stretch><a:fillRect/></a:stretch></pic:blipFill><pic:spPr><a:xfrm><a:off x="0" y="0"/><a:ext cx="2700337" cy="1902237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pgSz w:w="12240" w:h="15840"/><w:pgMar w:header="630" w:footer="643" w:top="1080" w:bottom="840" w:left="880" w:right="34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2"/><w:rPr><w:rFonts w:ascii="Arial" w:hAnsi="Arial" w:cs="Arial" w:eastAsia="Arial"/><w:sz w:val="16"/><w:szCs w:val="16"/></w:rPr></w:pPr></w:p><w:p><w:pPr><w:pStyle w:val="Heading1"/><w:spacing w:line="240" w:lineRule="auto"/><w:ind w:right="0"/><w:jc w:val="left"/><w:rPr><w:b w:val="0"/><w:bCs w:val="0"/></w:rPr></w:pPr><w:r><w:rPr><w:color w:val="4F61AB"/><w:spacing w:val="-2"/></w:rPr><w:t>Finishing</w:t></w:r><w:r><w:rPr><w:b w:val="0"/></w:rPr></w:r></w:p><w:p><w:pPr><w:pStyle w:val="BodyText"/><w:numPr><w:ilvl w:val="0"/><w:numId w:val="9"/></w:numPr><w:tabs><w:tab w:pos="1440" w:val="left" w:leader="none"/></w:tabs><w:spacing w:line="284" w:lineRule="auto" w:before="124" w:after="0"/><w:ind w:left="1440" w:right="925" w:hanging="320"/><w:jc w:val="left"/><w:rPr><w:rFonts w:ascii="Arial" w:hAnsi="Arial" w:cs="Arial" w:eastAsia="Arial"/></w:rPr></w:pPr><w:r><w:rPr><w:color w:val="4C4D4F"/><w:spacing w:val="-2"/></w:rPr><w:t>Cut</w:t></w:r><w:r><w:rPr><w:color w:val="4C4D4F"/><w:spacing w:val="-1"/></w:rPr><w:t> </w:t></w:r><w:r><w:rPr><w:color w:val="4C4D4F"/><w:spacing w:val="1"/></w:rPr><w:t>off</w:t></w:r><w:r><w:rPr><w:color w:val="4C4D4F"/></w:rPr><w:t> corners</w:t></w:r><w:r><w:rPr><w:color w:val="4C4D4F"/><w:spacing w:val="-1"/></w:rPr><w:t> of</w:t></w:r><w:r><w:rPr><w:color w:val="4C4D4F"/></w:rPr><w:t> frame</w:t></w:r><w:r><w:rPr><w:color w:val="4C4D4F"/><w:spacing w:val="-1"/></w:rPr><w:t> at </w:t></w:r><w:r><w:rPr><w:color w:val="4C4D4F"/><w:spacing w:val="-2"/></w:rPr><w:t>nut</w:t></w:r><w:r><w:rPr><w:color w:val="4C4D4F"/></w:rPr><w:t> boss </w:t></w:r><w:r><w:rPr><w:color w:val="4C4D4F"/><w:spacing w:val="-1"/></w:rPr><w:t>end</w:t></w:r><w:r><w:rPr><w:color w:val="4C4D4F"/><w:spacing w:val="-2"/></w:rPr><w:t> </w:t></w:r><w:r><w:rPr><w:color w:val="4C4D4F"/><w:spacing w:val="-1"/></w:rPr><w:t>using </w:t></w:r><w:r><w:rPr><w:color w:val="4C4D4F"/></w:rPr><w:t>a</w:t></w:r><w:r><w:rPr><w:color w:val="4C4D4F"/><w:spacing w:val="-1"/></w:rPr><w:t> </w:t></w:r><w:r><w:rPr><w:color w:val="4C4D4F"/><w:spacing w:val="-3"/></w:rPr><w:t>hacksaw.</w:t></w:r><w:r><w:rPr><w:color w:val="4C4D4F"/><w:spacing w:val="-1"/></w:rPr><w:t> </w:t></w:r><w:r><w:rPr><w:color w:val="4C4D4F"/><w:spacing w:val="1"/></w:rPr><w:t>De-burr</w:t></w:r><w:r><w:rPr><w:color w:val="4C4D4F"/></w:rPr><w:t> </w:t></w:r><w:r><w:rPr><w:color w:val="4C4D4F"/><w:spacing w:val="-1"/></w:rPr><w:t>and chamfer all edges</w:t></w:r><w:r><w:rPr><w:color w:val="4C4D4F"/><w:spacing w:val="53"/></w:rPr><w:t> </w:t></w:r><w:r><w:rPr><w:rFonts w:ascii="Arial"/><w:color w:val="4C4D4F"/><w:spacing w:val="-1"/></w:rPr><w:t>using</w:t></w:r><w:r><w:rPr><w:rFonts w:ascii="Arial"/><w:color w:val="4C4D4F"/></w:rPr><w:t> a </w:t></w:r><w:r><w:rPr><w:rFonts w:ascii="Arial"/><w:color w:val="4C4D4F"/><w:spacing w:val="-1"/></w:rPr><w:t>file.</w:t></w:r><w:r><w:rPr><w:rFonts w:ascii="Arial"/></w:rPr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3620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743208" cy="2060448"/><wp:effectExtent l="0" t="0" r="0" b="0"/><wp:docPr id="43" name="image71.png" descr=""/><wp:cNvGraphicFramePr><a:graphicFrameLocks noChangeAspect="1"/></wp:cNvGraphicFramePr><a:graphic><a:graphicData uri="http://schemas.openxmlformats.org/drawingml/2006/picture"><pic:pic><pic:nvPicPr><pic:cNvPr id="44" name="image71.png"/><pic:cNvPicPr/></pic:nvPicPr><pic:blipFill><a:blip r:embed="rId86" cstate="print"/><a:stretch><a:fillRect/></a:stretch></pic:blipFill><pic:spPr><a:xfrm><a:off x="0" y="0"/><a:ext cx="2743208" cy="2060448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numPr><w:ilvl w:val="0"/><w:numId w:val="9"/></w:numPr><w:tabs><w:tab w:pos="1440" w:val="left" w:leader="none"/></w:tabs><w:spacing w:line="240" w:lineRule="auto" w:before="183" w:after="0"/><w:ind w:left="1440" w:right="0" w:hanging="320"/><w:jc w:val="left"/></w:pPr><w:r><w:rPr><w:color w:val="4C4D4F"/><w:spacing w:val="-1"/></w:rPr><w:t>Bead</w:t></w:r><w:r><w:rPr><w:color w:val="4C4D4F"/><w:spacing w:val="-2"/></w:rPr><w:t> </w:t></w:r><w:r><w:rPr><w:color w:val="4C4D4F"/><w:spacing w:val="-1"/></w:rPr><w:t>blast all</w:t></w:r><w:r><w:rPr><w:color w:val="4C4D4F"/><w:spacing w:val="-2"/></w:rPr><w:t> </w:t></w:r><w:r><w:rPr><w:color w:val="4C4D4F"/></w:rPr><w:t>frame</w:t></w:r><w:r><w:rPr><w:color w:val="4C4D4F"/><w:spacing w:val="-2"/></w:rPr><w:t> </w:t></w:r><w:r><w:rPr><w:color w:val="4C4D4F"/><w:spacing w:val="-1"/></w:rPr><w:t>components</w:t></w:r><w:r><w:rPr><w:color w:val="4C4D4F"/></w:rPr><w:t> </w:t></w:r><w:r><w:rPr><w:color w:val="4C4D4F"/><w:spacing w:val="-1"/></w:rPr><w:t>clean.</w:t></w:r><w:r><w:rPr/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3529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859034" cy="1926336"/><wp:effectExtent l="0" t="0" r="0" b="0"/><wp:docPr id="45" name="image72.png" descr=""/><wp:cNvGraphicFramePr><a:graphicFrameLocks noChangeAspect="1"/></wp:cNvGraphicFramePr><a:graphic><a:graphicData uri="http://schemas.openxmlformats.org/drawingml/2006/picture"><pic:pic><pic:nvPicPr><pic:cNvPr id="46" name="image72.png"/><pic:cNvPicPr/></pic:nvPicPr><pic:blipFill><a:blip r:embed="rId87" cstate="print"/><a:stretch><a:fillRect/></a:stretch></pic:blipFill><pic:spPr><a:xfrm><a:off x="0" y="0"/><a:ext cx="2859034" cy="1926336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numPr><w:ilvl w:val="0"/><w:numId w:val="9"/></w:numPr><w:tabs><w:tab w:pos="1440" w:val="left" w:leader="none"/></w:tabs><w:spacing w:line="240" w:lineRule="auto" w:before="183" w:after="0"/><w:ind w:left="1440" w:right="0" w:hanging="320"/><w:jc w:val="left"/><w:rPr><w:rFonts w:ascii="Arial" w:hAnsi="Arial" w:cs="Arial" w:eastAsia="Arial"/></w:rPr></w:pPr><w:r><w:rPr><w:rFonts w:ascii="Arial"/><w:color w:val="4C4D4F"/><w:spacing w:val="-1"/></w:rPr><w:t>Mask</w:t></w:r><w:r><w:rPr><w:rFonts w:ascii="Arial"/><w:color w:val="4C4D4F"/></w:rPr><w:t> </w:t></w:r><w:r><w:rPr><w:rFonts w:ascii="Arial"/><w:color w:val="4C4D4F"/><w:spacing w:val="1"/></w:rPr><w:t>off</w:t></w:r><w:r><w:rPr><w:rFonts w:ascii="Arial"/><w:color w:val="4C4D4F"/></w:rPr><w:t> contact </w:t></w:r><w:r><w:rPr><w:rFonts w:ascii="Arial"/><w:color w:val="4C4D4F"/><w:spacing w:val="-1"/></w:rPr><w:t>areas</w:t></w:r><w:r><w:rPr><w:rFonts w:ascii="Arial"/><w:color w:val="4C4D4F"/></w:rPr><w:t> on </w:t></w:r><w:r><w:rPr><w:rFonts w:ascii="Arial"/><w:color w:val="4C4D4F"/><w:spacing w:val="-1"/></w:rPr><w:t>the</w:t></w:r><w:r><w:rPr><w:rFonts w:ascii="Arial"/><w:color w:val="4C4D4F"/></w:rPr><w:t> </w:t></w:r><w:r><w:rPr><w:rFonts w:ascii="Arial"/><w:color w:val="4C4D4F"/><w:spacing w:val="-1"/></w:rPr><w:t>sliding</w:t></w:r><w:r><w:rPr><w:rFonts w:ascii="Arial"/><w:color w:val="4C4D4F"/></w:rPr><w:t> </w:t></w:r><w:r><w:rPr><w:rFonts w:ascii="Arial"/><w:color w:val="4C4D4F"/><w:spacing w:val="-2"/></w:rPr><w:t>jaw</w:t></w:r><w:r><w:rPr><w:rFonts w:ascii="Arial"/><w:color w:val="4C4D4F"/></w:rPr><w:t> </w:t></w:r><w:r><w:rPr><w:rFonts w:ascii="Arial"/><w:color w:val="4C4D4F"/><w:spacing w:val="-1"/></w:rPr><w:t>and</w:t></w:r><w:r><w:rPr><w:rFonts w:ascii="Arial"/><w:color w:val="4C4D4F"/></w:rPr><w:t> </w:t></w:r><w:r><w:rPr><w:rFonts w:ascii="Arial"/><w:color w:val="4C4D4F"/><w:spacing w:val="-1"/></w:rPr><w:t>rails.</w:t></w:r><w:r><w:rPr><w:rFonts w:ascii="Arial"/></w:rPr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3529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814351" cy="2070258"/><wp:effectExtent l="0" t="0" r="0" b="0"/><wp:docPr id="47" name="image73.png" descr=""/><wp:cNvGraphicFramePr><a:graphicFrameLocks noChangeAspect="1"/></wp:cNvGraphicFramePr><a:graphic><a:graphicData uri="http://schemas.openxmlformats.org/drawingml/2006/picture"><pic:pic><pic:nvPicPr><pic:cNvPr id="48" name="image73.png"/><pic:cNvPicPr/></pic:nvPicPr><pic:blipFill><a:blip r:embed="rId88" cstate="print"/><a:stretch><a:fillRect/></a:stretch></pic:blipFill><pic:spPr><a:xfrm><a:off x="0" y="0"/><a:ext cx="2814351" cy="2070258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footerReference w:type="even" r:id="rId84"/><w:footerReference w:type="default" r:id="rId85"/><w:pgSz w:w="12240" w:h="15840"/><w:pgMar w:footer="643" w:header="630" w:top="1080" w:bottom="840" w:left="340" w:right="880"/><w:pgNumType w:start="2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7"/><w:rPr><w:rFonts w:ascii="Arial" w:hAnsi="Arial" w:cs="Arial" w:eastAsia="Arial"/><w:sz w:val="16"/><w:szCs w:val="16"/></w:rPr></w:pPr></w:p><w:p><w:pPr><w:pStyle w:val="BodyText"/><w:numPr><w:ilvl w:val="0"/><w:numId w:val="9"/></w:numPr><w:tabs><w:tab w:pos="900" w:val="left" w:leader="none"/></w:tabs><w:spacing w:line="240" w:lineRule="auto" w:before="72" w:after="0"/><w:ind w:left="900" w:right="0" w:hanging="320"/><w:jc w:val="left"/></w:pPr><w:r><w:rPr><w:color w:val="4C4D4F"/><w:spacing w:val="-2"/></w:rPr><w:t>Paint</w:t></w:r><w:r><w:rPr><w:color w:val="4C4D4F"/><w:spacing w:val="-1"/></w:rPr><w:t> </w:t></w:r><w:r><w:rPr><w:color w:val="4C4D4F"/></w:rPr><w:t>or</w:t></w:r><w:r><w:rPr><w:color w:val="4C4D4F"/><w:spacing w:val="-1"/></w:rPr><w:t> powder </w:t></w:r><w:r><w:rPr><w:color w:val="4C4D4F"/></w:rPr><w:t>coat </w:t></w:r><w:r><w:rPr><w:color w:val="4C4D4F"/><w:spacing w:val="-1"/></w:rPr><w:t>frame. If powder-coating, remember</w:t></w:r><w:r><w:rPr><w:color w:val="4C4D4F"/></w:rPr><w:t> </w:t></w:r><w:r><w:rPr><w:color w:val="4C4D4F"/><w:spacing w:val="-1"/></w:rPr><w:t>to</w:t></w:r><w:r><w:rPr><w:color w:val="4C4D4F"/><w:spacing w:val="-2"/></w:rPr><w:t> remove </w:t></w:r><w:r><w:rPr><w:color w:val="4C4D4F"/></w:rPr><w:t>tape</w:t></w:r><w:r><w:rPr><w:color w:val="4C4D4F"/><w:spacing w:val="-2"/></w:rPr><w:t> </w:t></w:r><w:r><w:rPr><w:color w:val="4C4D4F"/><w:spacing w:val="-1"/></w:rPr><w:t>while</w:t></w:r><w:r><w:rPr><w:color w:val="4C4D4F"/></w:rPr><w:t> </w:t></w:r><w:r><w:rPr><w:color w:val="4C4D4F"/><w:spacing w:val="-1"/></w:rPr><w:t>hot!</w:t></w:r><w:r><w:rPr/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3470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286008" cy="2517648"/><wp:effectExtent l="0" t="0" r="0" b="0"/><wp:docPr id="49" name="image74.png" descr=""/><wp:cNvGraphicFramePr><a:graphicFrameLocks noChangeAspect="1"/></wp:cNvGraphicFramePr><a:graphic><a:graphicData uri="http://schemas.openxmlformats.org/drawingml/2006/picture"><pic:pic><pic:nvPicPr><pic:cNvPr id="50" name="image74.png"/><pic:cNvPicPr/></pic:nvPicPr><pic:blipFill><a:blip r:embed="rId89" cstate="print"/><a:stretch><a:fillRect/></a:stretch></pic:blipFill><pic:spPr><a:xfrm><a:off x="0" y="0"/><a:ext cx="2286008" cy="2517648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pStyle w:val="BodyText"/><w:numPr><w:ilvl w:val="0"/><w:numId w:val="9"/></w:numPr><w:tabs><w:tab w:pos="900" w:val="left" w:leader="none"/></w:tabs><w:spacing w:line="284" w:lineRule="auto" w:before="183" w:after="0"/><w:ind w:left="900" w:right="1106" w:hanging="320"/><w:jc w:val="left"/></w:pPr><w:r><w:rPr><w:color w:val="4C4D4F"/><w:spacing w:val="-1"/></w:rPr><w:t>Handle </w:t></w:r><w:r><w:rPr><w:color w:val="4C4D4F"/><w:spacing w:val="-2"/></w:rPr><w:t>may</w:t></w:r><w:r><w:rPr><w:color w:val="4C4D4F"/></w:rPr><w:t> </w:t></w:r><w:r><w:rPr><w:color w:val="4C4D4F"/><w:spacing w:val="-1"/></w:rPr><w:t>be </w:t></w:r><w:r><w:rPr><w:color w:val="4C4D4F"/><w:spacing w:val="-2"/></w:rPr><w:t>painted</w:t></w:r><w:r><w:rPr><w:color w:val="4C4D4F"/><w:spacing w:val="-1"/></w:rPr><w:t> </w:t></w:r><w:r><w:rPr><w:color w:val="4C4D4F"/></w:rPr><w:t>or </w:t></w:r><w:r><w:rPr><w:color w:val="4C4D4F"/><w:spacing w:val="-1"/></w:rPr><w:t>powder-coated</w:t></w:r><w:r><w:rPr><w:color w:val="4C4D4F"/><w:spacing w:val="-2"/></w:rPr><w:t> </w:t></w:r><w:r><w:rPr><w:color w:val="4C4D4F"/><w:spacing w:val="-1"/></w:rPr><w:t>rather</w:t></w:r><w:r><w:rPr><w:color w:val="4C4D4F"/></w:rPr><w:t> </w:t></w:r><w:r><w:rPr><w:color w:val="4C4D4F"/><w:spacing w:val="-1"/></w:rPr><w:t>than </w:t></w:r><w:r><w:rPr><w:color w:val="4C4D4F"/><w:spacing w:val="-2"/></w:rPr><w:t>blackened.</w:t></w:r><w:r><w:rPr><w:color w:val="4C4D4F"/><w:spacing w:val="-1"/></w:rPr><w:t> </w:t></w:r><w:r><w:rPr><w:color w:val="4C4D4F"/></w:rPr><w:t>Do</w:t></w:r><w:r><w:rPr><w:color w:val="4C4D4F"/><w:spacing w:val="-1"/></w:rPr><w:t> not </w:t></w:r><w:r><w:rPr><w:color w:val="4C4D4F"/><w:spacing w:val="-2"/></w:rPr><w:t>paint</w:t></w:r><w:r><w:rPr><w:color w:val="4C4D4F"/></w:rPr><w:t> or </w:t></w:r><w:r><w:rPr><w:color w:val="4C4D4F"/><w:spacing w:val="-1"/></w:rPr><w:t>powder-coat</w:t></w:r><w:r><w:rPr><w:color w:val="4C4D4F"/><w:spacing w:val="51"/><w:w w:val="99"/></w:rPr><w:t> </w:t></w:r><w:r><w:rPr><w:color w:val="4C4D4F"/><w:spacing w:val="-1"/></w:rPr><w:t>past the </w:t></w:r><w:r><w:rPr><w:color w:val="4C4D4F"/><w:spacing w:val="-2"/></w:rPr><w:t>handle.</w:t></w:r><w:r><w:rPr/></w:r></w:p><w:p><w:pPr><w:spacing w:line="240" w:lineRule="auto" w:before="5"/><w:rPr><w:rFonts w:ascii="Arial" w:hAnsi="Arial" w:cs="Arial" w:eastAsia="Arial"/><w:sz w:val="11"/><w:szCs w:val="11"/></w:rPr></w:pPr></w:p><w:p><w:pPr><w:spacing w:line="200" w:lineRule="atLeast"/><w:ind w:left="2926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892358" cy="1680210"/><wp:effectExtent l="0" t="0" r="0" b="0"/><wp:docPr id="51" name="image75.png" descr=""/><wp:cNvGraphicFramePr><a:graphicFrameLocks noChangeAspect="1"/></wp:cNvGraphicFramePr><a:graphic><a:graphicData uri="http://schemas.openxmlformats.org/drawingml/2006/picture"><pic:pic><pic:nvPicPr><pic:cNvPr id="52" name="image75.png"/><pic:cNvPicPr/></pic:nvPicPr><pic:blipFill><a:blip r:embed="rId90" cstate="print"/><a:stretch><a:fillRect/></a:stretch></pic:blipFill><pic:spPr><a:xfrm><a:off x="0" y="0"/><a:ext cx="2892358" cy="1680210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pgSz w:w="12240" w:h="15840"/><w:pgMar w:header="630" w:footer="643" w:top="1080" w:bottom="840" w:left="880" w:right="34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2"/><w:rPr><w:rFonts w:ascii="Arial" w:hAnsi="Arial" w:cs="Arial" w:eastAsia="Arial"/><w:sz w:val="16"/><w:szCs w:val="16"/></w:rPr></w:pPr></w:p><w:p><w:pPr><w:pStyle w:val="Heading1"/><w:spacing w:line="240" w:lineRule="auto"/><w:ind w:right="0"/><w:jc w:val="left"/><w:rPr><w:b w:val="0"/><w:bCs w:val="0"/></w:rPr></w:pPr><w:r><w:rPr><w:color w:val="4F61AB"/><w:spacing w:val="-1"/></w:rPr><w:t>Assembly</w:t></w:r><w:r><w:rPr><w:b w:val="0"/></w:rPr></w:r></w:p><w:p><w:pPr><w:pStyle w:val="BodyText"/><w:numPr><w:ilvl w:val="1"/><w:numId w:val="9"/></w:numPr><w:tabs><w:tab w:pos="1440" w:val="left" w:leader="none"/></w:tabs><w:spacing w:line="240" w:lineRule="auto" w:before="124" w:after="0"/><w:ind w:left="1440" w:right="0" w:hanging="320"/><w:jc w:val="left"/><w:rPr><w:rFonts w:ascii="Arial" w:hAnsi="Arial" w:cs="Arial" w:eastAsia="Arial"/></w:rPr></w:pPr><w:r><w:rPr><w:rFonts w:ascii="Arial" w:hAnsi="Arial" w:cs="Arial" w:eastAsia="Arial"/><w:color w:val="4C4D4F"/><w:spacing w:val="-1"/></w:rPr><w:t>Secure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jaw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plates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to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both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fixed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and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sliding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jaws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using</w:t></w:r><w:r><w:rPr><w:rFonts w:ascii="Arial" w:hAnsi="Arial" w:cs="Arial" w:eastAsia="Arial"/><w:color w:val="4C4D4F"/></w:rPr><w:t> ¼NF × </w:t></w:r><w:r><w:rPr><w:rFonts w:ascii="Arial" w:hAnsi="Arial" w:cs="Arial" w:eastAsia="Arial"/><w:color w:val="4C4D4F"/><w:spacing w:val="-4"/></w:rPr><w:t>⅝&quot;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round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2"/></w:rPr><w:t>socket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head</w:t></w:r><w:r><w:rPr><w:rFonts w:ascii="Arial" w:hAnsi="Arial" w:cs="Arial" w:eastAsia="Arial"/><w:color w:val="4C4D4F"/></w:rPr><w:t> </w:t></w:r><w:r><w:rPr><w:rFonts w:ascii="Arial" w:hAnsi="Arial" w:cs="Arial" w:eastAsia="Arial"/><w:color w:val="4C4D4F"/><w:spacing w:val="-1"/></w:rPr><w:t>bolts.</w:t></w:r><w:r><w:rPr><w:rFonts w:ascii="Arial" w:hAnsi="Arial" w:cs="Arial" w:eastAsia="Arial"/></w:rPr></w:r></w:p><w:p><w:pPr><w:spacing w:line="240" w:lineRule="auto" w:before="9"/><w:rPr><w:rFonts w:ascii="Arial" w:hAnsi="Arial" w:cs="Arial" w:eastAsia="Arial"/><w:sz w:val="19"/><w:szCs w:val="19"/></w:rPr></w:pPr></w:p><w:p><w:pPr><w:pStyle w:val="BodyText"/><w:numPr><w:ilvl w:val="1"/><w:numId w:val="9"/></w:numPr><w:tabs><w:tab w:pos="1440" w:val="left" w:leader="none"/></w:tabs><w:spacing w:line="284" w:lineRule="auto" w:before="0" w:after="0"/><w:ind w:left="1440" w:right="814" w:hanging="320"/><w:jc w:val="left"/></w:pPr><w:r><w:rPr><w:color w:val="4C4D4F"/><w:spacing w:val="-1"/></w:rPr><w:t>Secure</w:t></w:r><w:r><w:rPr><w:color w:val="4C4D4F"/><w:spacing w:val="-2"/></w:rPr><w:t> </w:t></w:r><w:r><w:rPr><w:color w:val="4C4D4F"/><w:spacing w:val="-1"/></w:rPr><w:t>sliding</w:t></w:r><w:r><w:rPr><w:color w:val="4C4D4F"/><w:spacing w:val="-2"/></w:rPr><w:t> jaw</w:t></w:r><w:r><w:rPr><w:color w:val="4C4D4F"/><w:spacing w:val="-1"/></w:rPr><w:t> to</w:t></w:r><w:r><w:rPr><w:color w:val="4C4D4F"/><w:spacing w:val="-2"/></w:rPr><w:t> </w:t></w:r><w:r><w:rPr><w:color w:val="4C4D4F"/></w:rPr><w:t>frame</w:t></w:r><w:r><w:rPr><w:color w:val="4C4D4F"/><w:spacing w:val="-1"/></w:rPr><w:t> with</w:t></w:r><w:r><w:rPr><w:color w:val="4C4D4F"/><w:spacing w:val="-2"/></w:rPr><w:t> </w:t></w:r><w:r><w:rPr><w:color w:val="4C4D4F"/><w:spacing w:val="-1"/></w:rPr><w:t>retaining </w:t></w:r><w:r><w:rPr><w:color w:val="4C4D4F"/><w:spacing w:val="-2"/></w:rPr><w:t>plate </w:t></w:r><w:r><w:rPr><w:color w:val="4C4D4F"/><w:spacing w:val="-1"/></w:rPr><w:t>using</w:t></w:r><w:r><w:rPr><w:color w:val="4C4D4F"/><w:spacing w:val="-2"/></w:rPr><w:t> </w:t></w:r><w:r><w:rPr><w:color w:val="4C4D4F"/></w:rPr><w:t>¼NF ×</w:t></w:r><w:r><w:rPr><w:color w:val="4C4D4F"/><w:spacing w:val="-1"/></w:rPr><w:t> </w:t></w:r><w:r><w:rPr><w:color w:val="4C4D4F"/><w:spacing w:val="-4"/></w:rPr><w:t>1</w:t></w:r><w:r><w:rPr><w:color w:val="4C4D4F"/><w:spacing w:val="-5"/></w:rPr><w:t>&quot;</w:t></w:r><w:r><w:rPr><w:color w:val="4C4D4F"/></w:rPr><w:t> </w:t></w:r><w:r><w:rPr><w:color w:val="4C4D4F"/><w:spacing w:val="-2"/></w:rPr><w:t>socket</w:t></w:r><w:r><w:rPr><w:color w:val="4C4D4F"/><w:spacing w:val="-1"/></w:rPr><w:t> head bolts with</w:t></w:r><w:r><w:rPr><w:color w:val="4C4D4F"/><w:spacing w:val="-2"/></w:rPr><w:t> </w:t></w:r><w:r><w:rPr><w:color w:val="4C4D4F"/></w:rPr><w:t>lock</w:t></w:r><w:r><w:rPr><w:color w:val="4C4D4F"/><w:spacing w:val="57"/></w:rPr><w:t> </w:t></w:r><w:r><w:rPr><w:color w:val="4C4D4F"/><w:spacing w:val="-2"/></w:rPr><w:t>washers.</w:t></w:r><w:r><w:rPr/></w:r></w:p><w:p><w:pPr><w:pStyle w:val="BodyText"/><w:numPr><w:ilvl w:val="1"/><w:numId w:val="9"/></w:numPr><w:tabs><w:tab w:pos="1440" w:val="left" w:leader="none"/></w:tabs><w:spacing w:line="284" w:lineRule="auto" w:before="181" w:after="0"/><w:ind w:left="1440" w:right="1015" w:hanging="320"/><w:jc w:val="left"/></w:pPr><w:r><w:rPr><w:color w:val="4C4D4F"/><w:spacing w:val="-1"/></w:rPr><w:t>Thread</w:t></w:r><w:r><w:rPr><w:color w:val="4C4D4F"/><w:spacing w:val="-2"/></w:rPr><w:t> </w:t></w:r><w:r><w:rPr><w:color w:val="4C4D4F"/><w:spacing w:val="-1"/></w:rPr><w:t>spindle</w:t></w:r><w:r><w:rPr><w:color w:val="4C4D4F"/></w:rPr><w:t> </w:t></w:r><w:r><w:rPr><w:color w:val="4C4D4F"/><w:spacing w:val="-1"/></w:rPr><w:t>through</w:t></w:r><w:r><w:rPr><w:color w:val="4C4D4F"/><w:spacing w:val="-2"/></w:rPr><w:t> nut</w:t></w:r><w:r><w:rPr><w:color w:val="4C4D4F"/></w:rPr><w:t> </w:t></w:r><w:r><w:rPr><w:color w:val="4C4D4F"/><w:spacing w:val="-1"/></w:rPr><w:t>and </w:t></w:r><w:r><w:rPr><w:color w:val="4C4D4F"/><w:spacing w:val="-2"/></w:rPr><w:t>into </w:t></w:r><w:r><w:rPr><w:color w:val="4C4D4F"/><w:spacing w:val="-1"/></w:rPr><w:t>sliding </w:t></w:r><w:r><w:rPr><w:color w:val="4C4D4F"/><w:spacing w:val="-4"/></w:rPr><w:t>jaw</w:t></w:r><w:r><w:rPr><w:color w:val="4C4D4F"/><w:spacing w:val="-5"/></w:rPr><w:t>.</w:t></w:r><w:r><w:rPr><w:color w:val="4C4D4F"/></w:rPr><w:t> Insert</w:t></w:r><w:r><w:rPr><w:color w:val="4C4D4F"/><w:spacing w:val="-2"/></w:rPr><w:t> </w:t></w:r><w:r><w:rPr><w:color w:val="4C4D4F"/><w:position w:val="6"/><w:sz w:val="13"/><w:szCs w:val="13"/></w:rPr><w:t>3</w:t></w:r><w:r><w:rPr><w:rFonts w:ascii="Arial" w:hAnsi="Arial" w:cs="Arial" w:eastAsia="Arial"/><w:color w:val="4C4D4F"/></w:rPr><w:t>⁄</w:t></w:r><w:r><w:rPr><w:color w:val="4C4D4F"/><w:sz w:val="13"/><w:szCs w:val="13"/></w:rPr><w:t>16</w:t></w:r><w:r><w:rPr><w:color w:val="4C4D4F"/></w:rPr><w:t>&quot; </w:t></w:r><w:r><w:rPr><w:color w:val="4C4D4F"/><w:spacing w:val="-1"/></w:rPr><w:t>roll</w:t></w:r><w:r><w:rPr><w:color w:val="4C4D4F"/><w:spacing w:val="-2"/></w:rPr><w:t> </w:t></w:r><w:r><w:rPr><w:color w:val="4C4D4F"/><w:spacing w:val="-1"/></w:rPr><w:t>pin using </w:t></w:r><w:r><w:rPr><w:color w:val="4C4D4F"/></w:rPr><w:t>a</w:t></w:r><w:r><w:rPr><w:color w:val="4C4D4F"/><w:spacing w:val="-2"/></w:rPr><w:t> </w:t></w:r><w:r><w:rPr><w:color w:val="4C4D4F"/><w:spacing w:val="1"/></w:rPr><w:t>drift</w:t></w:r><w:r><w:rPr><w:color w:val="4C4D4F"/></w:rPr><w:t> </w:t></w:r><w:r><w:rPr><w:color w:val="4C4D4F"/><w:spacing w:val="-1"/></w:rPr><w:t>punch and</w:t></w:r><w:r><w:rPr><w:color w:val="4C4D4F"/><w:spacing w:val="49"/></w:rPr><w:t> </w:t></w:r><w:r><w:rPr><w:color w:val="4C4D4F"/><w:spacing w:val="-3"/></w:rPr><w:t>hammer.</w:t></w:r><w:r><w:rPr><w:color w:val="4C4D4F"/><w:spacing w:val="-1"/></w:rPr><w:t> Split</w:t></w:r><w:r><w:rPr><w:color w:val="4C4D4F"/></w:rPr><w:t> </w:t></w:r><w:r><w:rPr><w:color w:val="4C4D4F"/><w:spacing w:val="-1"/></w:rPr><w:t>side</w:t></w:r><w:r><w:rPr><w:color w:val="4C4D4F"/><w:spacing w:val="-2"/></w:rPr><w:t> </w:t></w:r><w:r><w:rPr><w:color w:val="4C4D4F"/><w:spacing w:val="-1"/></w:rPr><w:t>of</w:t></w:r><w:r><w:rPr><w:color w:val="4C4D4F"/></w:rPr><w:t> </w:t></w:r><w:r><w:rPr><w:color w:val="4C4D4F"/><w:spacing w:val="-1"/></w:rPr><w:t>roll</w:t></w:r><w:r><w:rPr><w:color w:val="4C4D4F"/><w:spacing w:val="-2"/></w:rPr><w:t> </w:t></w:r><w:r><w:rPr><w:color w:val="4C4D4F"/><w:spacing w:val="-1"/></w:rPr><w:t>pin should</w:t></w:r><w:r><w:rPr><w:color w:val="4C4D4F"/><w:spacing w:val="-2"/></w:rPr><w:t> </w:t></w:r><w:r><w:rPr><w:color w:val="4C4D4F"/><w:spacing w:val="-1"/></w:rPr><w:t>face </w:t></w:r><w:r><w:rPr><w:color w:val="4C4D4F"/><w:spacing w:val="-3"/></w:rPr><w:t>away</w:t></w:r><w:r><w:rPr><w:color w:val="4C4D4F"/><w:spacing w:val="-1"/></w:rPr><w:t> </w:t></w:r><w:r><w:rPr><w:color w:val="4C4D4F"/></w:rPr><w:t>from </w:t></w:r><w:r><w:rPr><w:color w:val="4C4D4F"/><w:spacing w:val="-1"/></w:rPr><w:t>the rotating</w:t></w:r><w:r><w:rPr><w:color w:val="4C4D4F"/><w:spacing w:val="-2"/></w:rPr><w:t> </w:t></w:r><w:r><w:rPr><w:color w:val="4C4D4F"/><w:spacing w:val="-1"/></w:rPr><w:t>end of the </w:t></w:r><w:r><w:rPr><w:color w:val="4C4D4F"/><w:spacing w:val="-2"/></w:rPr><w:t>spindle.</w:t></w:r><w:r><w:rPr/></w:r></w:p><w:p><w:pPr><w:pStyle w:val="BodyText"/><w:numPr><w:ilvl w:val="1"/><w:numId w:val="9"/></w:numPr><w:tabs><w:tab w:pos="1440" w:val="left" w:leader="none"/></w:tabs><w:spacing w:line="240" w:lineRule="auto" w:before="181" w:after="0"/><w:ind w:left="1440" w:right="0" w:hanging="320"/><w:jc w:val="left"/></w:pPr><w:r><w:rPr><w:color w:val="4C4D4F"/></w:rPr><w:t>Insert</w:t></w:r><w:r><w:rPr><w:color w:val="4C4D4F"/><w:spacing w:val="-2"/></w:rPr><w:t> </w:t></w:r><w:r><w:rPr><w:color w:val="4C4D4F"/><w:position w:val="6"/><w:sz w:val="13"/><w:szCs w:val="13"/></w:rPr><w:t>3</w:t></w:r><w:r><w:rPr><w:rFonts w:ascii="Arial" w:hAnsi="Arial" w:cs="Arial" w:eastAsia="Arial"/><w:color w:val="4C4D4F"/></w:rPr><w:t>⁄</w:t></w:r><w:r><w:rPr><w:color w:val="4C4D4F"/><w:sz w:val="13"/><w:szCs w:val="13"/></w:rPr><w:t>16</w:t></w:r><w:r><w:rPr><w:color w:val="4C4D4F"/></w:rPr><w:t>&quot; </w:t></w:r><w:r><w:rPr><w:color w:val="4C4D4F"/><w:spacing w:val="-1"/></w:rPr><w:t>roll</w:t></w:r><w:r><w:rPr><w:color w:val="4C4D4F"/><w:spacing w:val="-2"/></w:rPr><w:t> </w:t></w:r><w:r><w:rPr><w:color w:val="4C4D4F"/><w:spacing w:val="-1"/></w:rPr><w:t>pin through bushing</w:t></w:r><w:r><w:rPr><w:color w:val="4C4D4F"/><w:spacing w:val="-2"/></w:rPr><w:t> </w:t></w:r><w:r><w:rPr><w:color w:val="4C4D4F"/></w:rPr><w:t>block </w:t></w:r><w:r><w:rPr><w:color w:val="4C4D4F"/><w:spacing w:val="-1"/></w:rPr><w:t>using </w:t></w:r><w:r><w:rPr><w:color w:val="4C4D4F"/></w:rPr><w:t>a</w:t></w:r><w:r><w:rPr><w:color w:val="4C4D4F"/><w:spacing w:val="-2"/></w:rPr><w:t> </w:t></w:r><w:r><w:rPr><w:color w:val="4C4D4F"/><w:spacing w:val="1"/></w:rPr><w:t>drift</w:t></w:r><w:r><w:rPr><w:color w:val="4C4D4F"/></w:rPr><w:t> </w:t></w:r><w:r><w:rPr><w:color w:val="4C4D4F"/><w:spacing w:val="-1"/></w:rPr><w:t>punch</w:t></w:r><w:r><w:rPr><w:color w:val="4C4D4F"/><w:spacing w:val="-2"/></w:rPr><w:t> </w:t></w:r><w:r><w:rPr><w:color w:val="4C4D4F"/><w:spacing w:val="-1"/></w:rPr><w:t>and </w:t></w:r><w:r><w:rPr><w:color w:val="4C4D4F"/><w:spacing w:val="-3"/></w:rPr><w:t>hammer.</w:t></w:r><w:r><w:rPr/></w:r></w:p><w:p><w:pPr><w:spacing w:line="240" w:lineRule="auto" w:before="9"/><w:rPr><w:rFonts w:ascii="Arial" w:hAnsi="Arial" w:cs="Arial" w:eastAsia="Arial"/><w:sz w:val="19"/><w:szCs w:val="19"/></w:rPr></w:pPr></w:p><w:p><w:pPr><w:pStyle w:val="BodyText"/><w:numPr><w:ilvl w:val="1"/><w:numId w:val="9"/></w:numPr><w:tabs><w:tab w:pos="1440" w:val="left" w:leader="none"/></w:tabs><w:spacing w:line="240" w:lineRule="auto" w:before="0" w:after="0"/><w:ind w:left="1440" w:right="0" w:hanging="320"/><w:jc w:val="left"/></w:pPr><w:r><w:rPr><w:color w:val="4C4D4F"/><w:spacing w:val="-1"/></w:rPr><w:t>Apply </w:t></w:r><w:r><w:rPr><w:color w:val="4C4D4F"/></w:rPr><w:t>a</w:t></w:r><w:r><w:rPr><w:color w:val="4C4D4F"/><w:spacing w:val="-2"/></w:rPr><w:t> </w:t></w:r><w:r><w:rPr><w:color w:val="4C4D4F"/><w:spacing w:val="-1"/></w:rPr><w:t>small </w:t></w:r><w:r><w:rPr><w:color w:val="4C4D4F"/><w:spacing w:val="-2"/></w:rPr><w:t>amount</w:t></w:r><w:r><w:rPr><w:color w:val="4C4D4F"/><w:spacing w:val="-1"/></w:rPr><w:t> of</w:t></w:r><w:r><w:rPr><w:color w:val="4C4D4F"/></w:rPr><w:t> </w:t></w:r><w:r><w:rPr><w:color w:val="4C4D4F"/><w:spacing w:val="-2"/></w:rPr><w:t>light</w:t></w:r><w:r><w:rPr><w:color w:val="4C4D4F"/><w:spacing w:val="-1"/></w:rPr><w:t> lubricant</w:t></w:r><w:r><w:rPr><w:color w:val="4C4D4F"/></w:rPr><w:t> on</w:t></w:r><w:r><w:rPr><w:color w:val="4C4D4F"/><w:spacing w:val="-2"/></w:rPr><w:t> </w:t></w:r><w:r><w:rPr><w:color w:val="4C4D4F"/><w:spacing w:val="-1"/></w:rPr><w:t>all moving</w:t></w:r><w:r><w:rPr><w:color w:val="4C4D4F"/><w:spacing w:val="-2"/></w:rPr><w:t> </w:t></w:r><w:r><w:rPr><w:color w:val="4C4D4F"/></w:rPr><w:t>parts.</w:t></w:r><w:r><w:rPr/></w:r></w:p><w:p><w:pPr><w:spacing w:line="240" w:lineRule="auto" w:before="5"/><w:rPr><w:rFonts w:ascii="Arial" w:hAnsi="Arial" w:cs="Arial" w:eastAsia="Arial"/><w:sz w:val="15"/><w:szCs w:val="15"/></w:rPr></w:pPr></w:p><w:p><w:pPr><w:spacing w:line="200" w:lineRule="atLeast"/><w:ind w:left="4030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228860" cy="1708785"/><wp:effectExtent l="0" t="0" r="0" b="0"/><wp:docPr id="53" name="image76.png" descr=""/><wp:cNvGraphicFramePr><a:graphicFrameLocks noChangeAspect="1"/></wp:cNvGraphicFramePr><a:graphic><a:graphicData uri="http://schemas.openxmlformats.org/drawingml/2006/picture"><pic:pic><pic:nvPicPr><pic:cNvPr id="54" name="image76.png"/><pic:cNvPicPr/></pic:nvPicPr><pic:blipFill><a:blip r:embed="rId91" cstate="print"/><a:stretch><a:fillRect/></a:stretch></pic:blipFill><pic:spPr><a:xfrm><a:off x="0" y="0"/><a:ext cx="2228860" cy="1708785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spacing w:line="240" w:lineRule="auto" w:before="10"/><w:rPr><w:rFonts w:ascii="Arial" w:hAnsi="Arial" w:cs="Arial" w:eastAsia="Arial"/><w:sz w:val="10"/><w:szCs w:val="10"/></w:rPr></w:pPr></w:p><w:p><w:pPr><w:spacing w:line="200" w:lineRule="atLeast"/><w:ind w:left="3882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417055" cy="1852422"/><wp:effectExtent l="0" t="0" r="0" b="0"/><wp:docPr id="55" name="image77.png" descr=""/><wp:cNvGraphicFramePr><a:graphicFrameLocks noChangeAspect="1"/></wp:cNvGraphicFramePr><a:graphic><a:graphicData uri="http://schemas.openxmlformats.org/drawingml/2006/picture"><pic:pic><pic:nvPicPr><pic:cNvPr id="56" name="image77.png"/><pic:cNvPicPr/></pic:nvPicPr><pic:blipFill><a:blip r:embed="rId92" cstate="print"/><a:stretch><a:fillRect/></a:stretch></pic:blipFill><pic:spPr><a:xfrm><a:off x="0" y="0"/><a:ext cx="2417055" cy="1852422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spacing w:line="240" w:lineRule="auto" w:before="10"/><w:rPr><w:rFonts w:ascii="Arial" w:hAnsi="Arial" w:cs="Arial" w:eastAsia="Arial"/><w:sz w:val="10"/><w:szCs w:val="10"/></w:rPr></w:pPr></w:p><w:p><w:pPr><w:spacing w:line="200" w:lineRule="atLeast"/><w:ind w:left="3882" w:right="0" w:firstLine="0"/><w:rPr><w:rFonts w:ascii="Arial" w:hAnsi="Arial" w:cs="Arial" w:eastAsia="Arial"/><w:sz w:val="20"/><w:szCs w:val="20"/></w:rPr></w:pPr><w:r><w:rPr><w:rFonts w:ascii="Arial" w:hAnsi="Arial" w:cs="Arial" w:eastAsia="Arial"/><w:sz w:val="20"/><w:szCs w:val="20"/></w:rPr><w:drawing><wp:inline distT="0" distB="0" distL="0" distR="0"><wp:extent cx="2370578" cy="1865376"/><wp:effectExtent l="0" t="0" r="0" b="0"/><wp:docPr id="57" name="image78.png" descr=""/><wp:cNvGraphicFramePr><a:graphicFrameLocks noChangeAspect="1"/></wp:cNvGraphicFramePr><a:graphic><a:graphicData uri="http://schemas.openxmlformats.org/drawingml/2006/picture"><pic:pic><pic:nvPicPr><pic:cNvPr id="58" name="image78.png"/><pic:cNvPicPr/></pic:nvPicPr><pic:blipFill><a:blip r:embed="rId93" cstate="print"/><a:stretch><a:fillRect/></a:stretch></pic:blipFill><pic:spPr><a:xfrm><a:off x="0" y="0"/><a:ext cx="2370578" cy="1865376"/></a:xfrm><a:prstGeom prst="rect"><a:avLst/></a:prstGeom></pic:spPr></pic:pic></a:graphicData></a:graphic></wp:inline></w:drawing></w:r><w:r><w:rPr><w:rFonts w:ascii="Arial" w:hAnsi="Arial" w:cs="Arial" w:eastAsia="Arial"/><w:sz w:val="20"/><w:szCs w:val="20"/></w:rPr></w:r></w:p><w:p><w:pPr><w:spacing w:after="0" w:line="200" w:lineRule="atLeast"/><w:rPr><w:rFonts w:ascii="Arial" w:hAnsi="Arial" w:cs="Arial" w:eastAsia="Arial"/><w:sz w:val="20"/><w:szCs w:val="20"/></w:rPr><w:sectPr><w:pgSz w:w="12240" w:h="15840"/><w:pgMar w:header="630" w:footer="643" w:top="1080" w:bottom="840" w:left="340" w:right="880"/></w:sectPr></w:pPr></w:p><w:p><w:pPr><w:spacing w:line="240" w:lineRule="auto" w:before="0"/><w:rPr><w:rFonts w:ascii="Arial" w:hAnsi="Arial" w:cs="Arial" w:eastAsia="Arial"/><w:sz w:val="20"/><w:szCs w:val="20"/></w:rPr></w:pPr></w:p><w:p><w:pPr><w:spacing w:line="240" w:lineRule="auto" w:before="2"/><w:rPr><w:rFonts w:ascii="Arial" w:hAnsi="Arial" w:cs="Arial" w:eastAsia="Arial"/><w:sz w:val="16"/><w:szCs w:val="16"/></w:rPr></w:pPr></w:p><w:p><w:pPr><w:pStyle w:val="Heading1"/><w:spacing w:line="240" w:lineRule="auto"/><w:ind w:left="560" w:right="0"/><w:jc w:val="left"/><w:rPr><w:b w:val="0"/><w:bCs w:val="0"/></w:rPr></w:pPr><w:r><w:rPr><w:color w:val="4F61AB"/><w:spacing w:val="-1"/></w:rPr><w:t>Assessment</w:t></w:r><w:r><w:rPr><w:b w:val="0"/></w:rPr></w:r></w:p><w:p><w:pPr><w:pStyle w:val="BodyText"/><w:spacing w:line="284" w:lineRule="auto" w:before="124"/><w:ind w:left="560" w:right="1106" w:firstLine="0"/><w:jc w:val="left"/></w:pPr><w:r><w:rPr><w:rFonts w:ascii="Arial"/><w:color w:val="4C4D4F"/><w:spacing w:val="-1"/></w:rPr><w:t>Consider</w:t></w:r><w:r><w:rPr><w:rFonts w:ascii="Arial"/><w:color w:val="4C4D4F"/></w:rPr><w:t> co-creating </w:t></w:r><w:r><w:rPr><w:rFonts w:ascii="Arial"/><w:color w:val="4C4D4F"/><w:spacing w:val="-1"/></w:rPr><w:t>the</w:t></w:r><w:r><w:rPr><w:rFonts w:ascii="Arial"/><w:color w:val="4C4D4F"/></w:rPr><w:t> </w:t></w:r><w:r><w:rPr><w:rFonts w:ascii="Arial"/><w:color w:val="4C4D4F"/><w:spacing w:val="-1"/></w:rPr><w:t>assessment</w:t></w:r><w:r><w:rPr><w:rFonts w:ascii="Arial"/><w:color w:val="4C4D4F"/></w:rPr><w:t> </w:t></w:r><w:r><w:rPr><w:rFonts w:ascii="Arial"/><w:color w:val="4C4D4F"/><w:spacing w:val="-1"/></w:rPr><w:t>criteria</w:t></w:r><w:r><w:rPr><w:rFonts w:ascii="Arial"/><w:color w:val="4C4D4F"/></w:rPr><w:t> </w:t></w:r><w:r><w:rPr><w:rFonts w:ascii="Arial"/><w:color w:val="4C4D4F"/><w:spacing w:val="-1"/></w:rPr><w:t>with</w:t></w:r><w:r><w:rPr><w:rFonts w:ascii="Arial"/><w:color w:val="4C4D4F"/></w:rPr><w:t> </w:t></w:r><w:r><w:rPr><w:rFonts w:ascii="Arial"/><w:color w:val="4C4D4F"/><w:spacing w:val="-2"/></w:rPr><w:t>your</w:t></w:r><w:r><w:rPr><w:rFonts w:ascii="Arial"/><w:color w:val="4C4D4F"/></w:rPr><w:t> </w:t></w:r><w:r><w:rPr><w:rFonts w:ascii="Arial"/><w:color w:val="4C4D4F"/><w:spacing w:val="-2"/></w:rPr><w:t>students</w:t></w:r><w:r><w:rPr><w:rFonts w:ascii="Arial"/><w:color w:val="4C4D4F"/></w:rPr><w:t> </w:t></w:r><w:r><w:rPr><w:rFonts w:ascii="Arial"/><w:color w:val="4C4D4F"/><w:spacing w:val="-1"/></w:rPr><w:t>at</w:t></w:r><w:r><w:rPr><w:rFonts w:ascii="Arial"/><w:color w:val="4C4D4F"/></w:rPr><w:t> </w:t></w:r><w:r><w:rPr><w:rFonts w:ascii="Arial"/><w:color w:val="4C4D4F"/><w:spacing w:val="-1"/></w:rPr><w:t>the</w:t></w:r><w:r><w:rPr><w:rFonts w:ascii="Arial"/><w:color w:val="4C4D4F"/></w:rPr><w:t> </w:t></w:r><w:r><w:rPr><w:rFonts w:ascii="Arial"/><w:color w:val="4C4D4F"/><w:spacing w:val="-1"/></w:rPr><w:t>beginning</w:t></w:r><w:r><w:rPr><w:rFonts w:ascii="Arial"/><w:color w:val="4C4D4F"/></w:rPr><w:t> </w:t></w:r><w:r><w:rPr><w:rFonts w:ascii="Arial"/><w:color w:val="4C4D4F"/><w:spacing w:val="-1"/></w:rPr><w:t>of</w:t></w:r><w:r><w:rPr><w:rFonts w:ascii="Arial"/><w:color w:val="4C4D4F"/></w:rPr><w:t> </w:t></w:r><w:r><w:rPr><w:rFonts w:ascii="Arial"/><w:color w:val="4C4D4F"/><w:spacing w:val="-1"/></w:rPr><w:t>the</w:t></w:r><w:r><w:rPr><w:rFonts w:ascii="Arial"/><w:color w:val="4C4D4F"/></w:rPr><w:t> </w:t></w:r><w:r><w:rPr><w:rFonts w:ascii="Arial"/><w:color w:val="4C4D4F"/><w:spacing w:val="-1"/></w:rPr><w:t>activity/</w:t></w:r><w:r><w:rPr><w:rFonts w:ascii="Arial"/><w:color w:val="4C4D4F"/><w:spacing w:val="109"/></w:rPr><w:t> </w:t></w:r><w:r><w:rPr><w:color w:val="4C4D4F"/><w:spacing w:val="-1"/></w:rPr><w:t>project. </w:t></w:r><w:r><w:rPr><w:color w:val="4C4D4F"/><w:spacing w:val="-8"/></w:rPr><w:t>Y</w:t></w:r><w:r><w:rPr><w:color w:val="4C4D4F"/><w:spacing w:val="-7"/></w:rPr><w:t>ou</w:t></w:r><w:r><w:rPr><w:color w:val="4C4D4F"/><w:spacing w:val="-2"/></w:rPr><w:t> may</w:t></w:r><w:r><w:rPr><w:color w:val="4C4D4F"/><w:spacing w:val="-1"/></w:rPr><w:t> </w:t></w:r><w:r><w:rPr><w:color w:val="4C4D4F"/><w:spacing w:val="-2"/></w:rPr><w:t>want</w:t></w:r><w:r><w:rPr><w:color w:val="4C4D4F"/></w:rPr><w:t> </w:t></w:r><w:r><w:rPr><w:color w:val="4C4D4F"/><w:spacing w:val="-1"/></w:rPr><w:t>to</w:t></w:r><w:r><w:rPr><w:color w:val="4C4D4F"/><w:spacing w:val="-2"/></w:rPr><w:t> </w:t></w:r><w:r><w:rPr><w:color w:val="4C4D4F"/><w:spacing w:val="-1"/></w:rPr><w:t>include</w:t></w:r><w:r><w:rPr><w:color w:val="4C4D4F"/><w:spacing w:val="-2"/></w:rPr><w:t> </w:t></w:r><w:r><w:rPr><w:color w:val="4C4D4F"/><w:spacing w:val="-1"/></w:rPr><w:t>the </w:t></w:r><w:r><w:rPr><w:color w:val="4C4D4F"/><w:spacing w:val="-2"/></w:rPr><w:t>following:</w:t></w:r><w:r><w:rPr/></w:r></w:p><w:p><w:pPr><w:pStyle w:val="BodyText"/><w:tabs><w:tab w:pos="2699" w:val="left" w:leader="none"/></w:tabs><w:spacing w:line="240" w:lineRule="auto" w:before="181"/><w:ind w:left="560" w:right="0" w:firstLine="0"/><w:jc w:val="left"/><w:rPr><w:rFonts w:ascii="Arial" w:hAnsi="Arial" w:cs="Arial" w:eastAsia="Arial"/></w:rPr></w:pPr><w:r><w:rPr><w:rFonts w:ascii="Arial"/><w:color w:val="4C4D4F"/><w:spacing w:val="-1"/></w:rPr><w:t>Spindle</w:t></w:r><w:r><w:rPr><w:rFonts w:ascii="Arial"/><w:color w:val="4C4D4F"/></w:rPr><w:t> </w:t></w:r><w:r><w:rPr><w:rFonts w:ascii="Arial"/><w:color w:val="4C4D4F"/><w:spacing w:val="-1"/></w:rPr><w:t>and</w:t></w:r><w:r><w:rPr><w:rFonts w:ascii="Arial"/><w:color w:val="4C4D4F"/></w:rPr><w:t> </w:t></w:r><w:r><w:rPr><w:rFonts w:ascii="Arial"/><w:color w:val="4C4D4F"/><w:spacing w:val="-2"/></w:rPr><w:t>nut:</w:t><w:tab/></w:r><w:r><w:rPr><w:rFonts w:ascii="Arial"/><w:color w:val="4C4D4F"/><w:spacing w:val="-1"/></w:rPr><w:t>threads</w:t></w:r><w:r><w:rPr><w:rFonts w:ascii="Arial"/><w:color w:val="4C4D4F"/></w:rPr><w:t> fit </w:t></w:r><w:r><w:rPr><w:rFonts w:ascii="Arial"/><w:color w:val="4C4D4F"/><w:spacing w:val="-1"/></w:rPr><w:t>and</w:t></w:r><w:r><w:rPr><w:rFonts w:ascii="Arial"/><w:color w:val="4C4D4F"/></w:rPr><w:t> </w:t></w:r><w:r><w:rPr><w:rFonts w:ascii="Arial"/><w:color w:val="4C4D4F"/><w:spacing w:val="-1"/></w:rPr><w:t>finish</w:t></w:r><w:r><w:rPr><w:rFonts w:ascii="Arial"/></w:rPr></w:r></w:p><w:p><w:pPr><w:pStyle w:val="BodyText"/><w:spacing w:line="240" w:lineRule="auto" w:before="137"/><w:ind w:left="2699" w:right="0" w:firstLine="0"/><w:jc w:val="left"/><w:rPr><w:rFonts w:ascii="Arial" w:hAnsi="Arial" w:cs="Arial" w:eastAsia="Arial"/></w:rPr></w:pPr><w:r><w:rPr><w:rFonts w:ascii="Arial"/><w:color w:val="4C4D4F"/><w:spacing w:val="-1"/></w:rPr><w:t>end</w:t></w:r><w:r><w:rPr><w:rFonts w:ascii="Arial"/><w:color w:val="4C4D4F"/></w:rPr><w:t> fit </w:t></w:r><w:r><w:rPr><w:rFonts w:ascii="Arial"/><w:color w:val="4C4D4F"/><w:spacing w:val="-1"/></w:rPr><w:t>and</w:t></w:r><w:r><w:rPr><w:rFonts w:ascii="Arial"/><w:color w:val="4C4D4F"/></w:rPr><w:t> </w:t></w:r><w:r><w:rPr><w:rFonts w:ascii="Arial"/><w:color w:val="4C4D4F"/><w:spacing w:val="-1"/></w:rPr><w:t>motion</w:t></w:r><w:r><w:rPr><w:rFonts w:ascii="Arial"/></w:rPr></w:r></w:p><w:p><w:pPr><w:spacing w:line="240" w:lineRule="auto" w:before="9"/><w:rPr><w:rFonts w:ascii="Arial" w:hAnsi="Arial" w:cs="Arial" w:eastAsia="Arial"/><w:sz w:val="19"/><w:szCs w:val="19"/></w:rPr></w:pPr></w:p><w:p><w:pPr><w:pStyle w:val="BodyText"/><w:tabs><w:tab w:pos="2699" w:val="left" w:leader="none"/></w:tabs><w:spacing w:line="240" w:lineRule="auto" w:before="0"/><w:ind w:left="560" w:right="0" w:firstLine="0"/><w:jc w:val="left"/></w:pPr><w:r><w:rPr><w:color w:val="4C4D4F"/><w:spacing w:val="-2"/><w:w w:val="95"/></w:rPr><w:t>Handle:</w:t><w:tab/></w:r><w:r><w:rPr><w:color w:val="4C4D4F"/></w:rPr><w:t>knurl</w:t></w:r><w:r><w:rPr><w:color w:val="4C4D4F"/><w:spacing w:val="-2"/></w:rPr><w:t> </w:t></w:r><w:r><w:rPr><w:color w:val="4C4D4F"/><w:spacing w:val="-1"/></w:rPr><w:t>and chamfer</w:t></w:r><w:r><w:rPr/></w:r></w:p><w:p><w:pPr><w:pStyle w:val="BodyText"/><w:spacing w:line="240" w:lineRule="auto" w:before="137"/><w:ind w:left="2699" w:right="0" w:firstLine="0"/><w:jc w:val="left"/><w:rPr><w:rFonts w:ascii="Arial" w:hAnsi="Arial" w:cs="Arial" w:eastAsia="Arial"/></w:rPr></w:pPr><w:r><w:rPr><w:rFonts w:ascii="Arial"/><w:color w:val="4C4D4F"/><w:spacing w:val="-1"/></w:rPr><w:t>joint</w:t></w:r><w:r><w:rPr><w:rFonts w:ascii="Arial"/><w:color w:val="4C4D4F"/></w:rPr><w:t> articulation, </w:t></w:r><w:r><w:rPr><w:rFonts w:ascii="Arial"/><w:color w:val="4C4D4F"/><w:spacing w:val="-1"/></w:rPr><w:t>finish,</w:t></w:r><w:r><w:rPr><w:rFonts w:ascii="Arial"/><w:color w:val="4C4D4F"/></w:rPr><w:t> fit</w:t></w:r><w:r><w:rPr><w:rFonts w:ascii="Arial"/></w:rPr></w:r></w:p><w:p><w:pPr><w:spacing w:line="240" w:lineRule="auto" w:before="9"/><w:rPr><w:rFonts w:ascii="Arial" w:hAnsi="Arial" w:cs="Arial" w:eastAsia="Arial"/><w:sz w:val="19"/><w:szCs w:val="19"/></w:rPr></w:pPr></w:p><w:p><w:pPr><w:pStyle w:val="BodyText"/><w:tabs><w:tab w:pos="2699" w:val="left" w:leader="none"/></w:tabs><w:spacing w:line="455" w:lineRule="auto" w:before="0"/><w:ind w:left="560" w:right="3978" w:firstLine="0"/><w:jc w:val="left"/><w:rPr><w:rFonts w:ascii="Arial" w:hAnsi="Arial" w:cs="Arial" w:eastAsia="Arial"/></w:rPr></w:pPr><w:r><w:rPr><w:rFonts w:ascii="Arial"/><w:color w:val="4C4D4F"/><w:spacing w:val="-3"/></w:rPr><w:t>Frame:</w:t><w:tab/></w:r><w:r><w:rPr><w:rFonts w:ascii="Arial"/><w:color w:val="4C4D4F"/><w:spacing w:val="-1"/></w:rPr><w:t>squareness,</w:t></w:r><w:r><w:rPr><w:rFonts w:ascii="Arial"/><w:color w:val="4C4D4F"/></w:rPr><w:t> </w:t></w:r><w:r><w:rPr><w:rFonts w:ascii="Arial"/><w:color w:val="4C4D4F"/><w:spacing w:val="-1"/></w:rPr><w:t>finish</w:t></w:r><w:r><w:rPr><w:rFonts w:ascii="Arial"/><w:color w:val="4C4D4F"/></w:rPr><w:t> </w:t></w:r><w:r><w:rPr><w:rFonts w:ascii="Arial"/><w:color w:val="4C4D4F"/><w:spacing w:val="-1"/></w:rPr><w:t>preparation,</w:t></w:r><w:r><w:rPr><w:rFonts w:ascii="Arial"/><w:color w:val="4C4D4F"/></w:rPr><w:t> </w:t></w:r><w:r><w:rPr><w:rFonts w:ascii="Arial"/><w:color w:val="4C4D4F"/><w:spacing w:val="-1"/></w:rPr><w:t>applied</w:t></w:r><w:r><w:rPr><w:rFonts w:ascii="Arial"/><w:color w:val="4C4D4F"/></w:rPr><w:t> </w:t></w:r><w:r><w:rPr><w:rFonts w:ascii="Arial"/><w:color w:val="4C4D4F"/><w:spacing w:val="-1"/></w:rPr><w:t>finish</w:t></w:r><w:r><w:rPr><w:rFonts w:ascii="Arial"/><w:color w:val="4C4D4F"/><w:spacing w:val="29"/></w:rPr><w:t> </w:t></w:r><w:r><w:rPr><w:rFonts w:ascii="Arial"/><w:color w:val="4C4D4F"/><w:spacing w:val="-1"/></w:rPr><w:t>Sliding</w:t></w:r><w:r><w:rPr><w:rFonts w:ascii="Arial"/><w:color w:val="4C4D4F"/></w:rPr><w:t> </w:t></w:r><w:r><w:rPr><w:rFonts w:ascii="Arial"/><w:color w:val="4C4D4F"/><w:spacing w:val="-2"/></w:rPr><w:t>jaw:</w:t><w:tab/></w:r><w:r><w:rPr><w:rFonts w:ascii="Arial"/><w:color w:val="4C4D4F"/></w:rPr><w:t>fit, </w:t></w:r><w:r><w:rPr><w:rFonts w:ascii="Arial"/><w:color w:val="4C4D4F"/><w:spacing w:val="-1"/></w:rPr><w:t>finish</w:t></w:r><w:r><w:rPr><w:rFonts w:ascii="Arial"/><w:color w:val="4C4D4F"/></w:rPr><w:t> </w:t></w:r><w:r><w:rPr><w:rFonts w:ascii="Arial"/><w:color w:val="4C4D4F"/><w:spacing w:val="-1"/></w:rPr><w:t>preparation,</w:t></w:r><w:r><w:rPr><w:rFonts w:ascii="Arial"/><w:color w:val="4C4D4F"/></w:rPr><w:t> </w:t></w:r><w:r><w:rPr><w:rFonts w:ascii="Arial"/><w:color w:val="4C4D4F"/><w:spacing w:val="-1"/></w:rPr><w:t>applied</w:t></w:r><w:r><w:rPr><w:rFonts w:ascii="Arial"/><w:color w:val="4C4D4F"/></w:rPr><w:t> </w:t></w:r><w:r><w:rPr><w:rFonts w:ascii="Arial"/><w:color w:val="4C4D4F"/><w:spacing w:val="-1"/></w:rPr><w:t>finish</w:t></w:r><w:r><w:rPr><w:rFonts w:ascii="Arial"/></w:rPr></w:r></w:p><w:p><w:pPr><w:pStyle w:val="BodyText"/><w:tabs><w:tab w:pos="2699" w:val="left" w:leader="none"/></w:tabs><w:spacing w:line="240" w:lineRule="auto" w:before="6"/><w:ind w:left="560" w:right="0" w:firstLine="0"/><w:jc w:val="left"/><w:rPr><w:rFonts w:ascii="Arial" w:hAnsi="Arial" w:cs="Arial" w:eastAsia="Arial"/></w:rPr></w:pPr><w:r><w:rPr><w:rFonts w:ascii="Arial"/><w:color w:val="4C4D4F"/><w:spacing w:val="-1"/></w:rPr><w:t>Jaw</w:t></w:r><w:r><w:rPr><w:rFonts w:ascii="Arial"/><w:color w:val="4C4D4F"/></w:rPr><w:t> </w:t></w:r><w:r><w:rPr><w:rFonts w:ascii="Arial"/><w:color w:val="4C4D4F"/><w:spacing w:val="-2"/></w:rPr><w:t>plates:</w:t><w:tab/></w:r><w:r><w:rPr><w:rFonts w:ascii="Arial"/><w:color w:val="4C4D4F"/><w:spacing w:val="-1"/></w:rPr><w:t>alignment,</w:t></w:r><w:r><w:rPr><w:rFonts w:ascii="Arial"/><w:color w:val="4C4D4F"/></w:rPr><w:t> </w:t></w:r><w:r><w:rPr><w:rFonts w:ascii="Arial"/><w:color w:val="4C4D4F"/><w:spacing w:val="-1"/></w:rPr><w:t>finish</w:t></w:r><w:r><w:rPr><w:rFonts w:ascii="Arial"/><w:color w:val="4C4D4F"/></w:rPr><w:t> </w:t></w:r><w:r><w:rPr><w:rFonts w:ascii="Arial"/><w:color w:val="4C4D4F"/><w:spacing w:val="-1"/></w:rPr><w:t>preparation</w:t></w:r><w:r><w:rPr><w:rFonts w:ascii="Arial"/></w:rPr></w:r></w:p><w:p><w:pPr><w:spacing w:line="240" w:lineRule="auto" w:before="9"/><w:rPr><w:rFonts w:ascii="Arial" w:hAnsi="Arial" w:cs="Arial" w:eastAsia="Arial"/><w:sz w:val="19"/><w:szCs w:val="19"/></w:rPr></w:pPr></w:p><w:p><w:pPr><w:pStyle w:val="BodyText"/><w:tabs><w:tab w:pos="2699" w:val="left" w:leader="none"/></w:tabs><w:spacing w:line="240" w:lineRule="auto" w:before="0"/><w:ind w:left="560" w:right="0" w:firstLine="0"/><w:jc w:val="left"/></w:pPr><w:r><w:rPr><w:color w:val="4C4D4F"/><w:spacing w:val="-1"/><w:w w:val="95"/></w:rPr><w:t>Assembly:</w:t><w:tab/></w:r><w:r><w:rPr><w:color w:val="4C4D4F"/><w:spacing w:val="-1"/></w:rPr><w:t>vise</w:t></w:r><w:r><w:rPr><w:color w:val="4C4D4F"/><w:spacing w:val="-2"/></w:rPr><w:t> </w:t></w:r><w:r><w:rPr><w:color w:val="4C4D4F"/><w:spacing w:val="-1"/></w:rPr><w:t>smoothly</w:t></w:r><w:r><w:rPr><w:color w:val="4C4D4F"/></w:rPr><w:t> </w:t></w:r><w:r><w:rPr><w:color w:val="4C4D4F"/><w:spacing w:val="-1"/></w:rPr><w:t>functioning</w:t></w:r><w:r><w:rPr><w:color w:val="4C4D4F"/><w:spacing w:val="-2"/></w:rPr><w:t> </w:t></w:r><w:r><w:rPr><w:color w:val="4C4D4F"/><w:spacing w:val="-1"/></w:rPr><w:t>as</w:t></w:r><w:r><w:rPr><w:color w:val="4C4D4F"/></w:rPr><w:t> a</w:t></w:r><w:r><w:rPr><w:color w:val="4C4D4F"/><w:spacing w:val="-2"/></w:rPr><w:t> unit</w:t></w:r><w:r><w:rPr/></w:r></w:p><w:p><w:pPr><w:spacing w:line="240" w:lineRule="auto" w:before="9"/><w:rPr><w:rFonts w:ascii="Arial" w:hAnsi="Arial" w:cs="Arial" w:eastAsia="Arial"/><w:sz w:val="19"/><w:szCs w:val="19"/></w:rPr></w:pPr></w:p><w:p><w:pPr><w:pStyle w:val="BodyText"/><w:tabs><w:tab w:pos="2699" w:val="left" w:leader="none"/></w:tabs><w:spacing w:line="240" w:lineRule="auto" w:before="0"/><w:ind w:left="560" w:right="0" w:firstLine="0"/><w:jc w:val="left"/></w:pPr><w:r><w:rPr><w:color w:val="4C4D4F"/><w:spacing w:val="-3"/><w:w w:val="95"/></w:rPr><w:t>Finish:</w:t><w:tab/></w:r><w:r><w:rPr><w:color w:val="4C4D4F"/><w:spacing w:val="-3"/></w:rPr><w:t>even,</w:t></w:r><w:r><w:rPr><w:color w:val="4C4D4F"/><w:spacing w:val="-2"/></w:rPr><w:t> </w:t></w:r><w:r><w:rPr><w:color w:val="4C4D4F"/><w:spacing w:val="-1"/></w:rPr><w:t>smooth</w:t></w:r><w:r><w:rPr/></w:r></w:p><w:sectPr><w:pgSz w:w="12240" w:h="15840"/><w:pgMar w:header="630" w:footer="643" w:top="1080" w:bottom="840" w:left="880" w:right="340"/></w:sectPr></w:body>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Helvetica">
    <w:altName w:val="Helvetica"/>
    <w:charset w:val="0"/>
    <w:family w:val="auto"/>
    <w:pitch w:val="default"/>
  </w:font>
  <w:font w:name="Arial">
    <w:altName w:val="Arial"/>
    <w:charset w:val="0"/>
    <w:family w:val="auto"/>
    <w:pitch w:val="default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9.5pt;margin-top:748.847534pt;width:10.7pt;height:14pt;mso-position-horizontal-relative:page;mso-position-vertical-relative:page;z-index:-19432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05.711914pt;margin-top:749.657837pt;width:135.3pt;height:13pt;mso-position-horizontal-relative:page;mso-position-vertical-relative:page;z-index:-19408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 w:firstLine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571.326172pt;margin-top:748.847534pt;width:10.7pt;height:14pt;mso-position-horizontal-relative:page;mso-position-vertical-relative:page;z-index:-19384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71pt;margin-top:749.657837pt;width:135.3pt;height:13pt;mso-position-horizontal-relative:page;mso-position-vertical-relative:page;z-index:-19360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 w:firstLine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9.5pt;margin-top:748.847534pt;width:16.9pt;height:14pt;mso-position-horizontal-relative:page;mso-position-vertical-relative:page;z-index:-19192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05.711914pt;margin-top:749.657837pt;width:135.3pt;height:13pt;mso-position-horizontal-relative:page;mso-position-vertical-relative:page;z-index:-19168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 w:firstLine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565.113220pt;margin-top:748.847534pt;width:16.9pt;height:14pt;mso-position-horizontal-relative:page;mso-position-vertical-relative:page;z-index:-19144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</w:t>
                </w:r>
                <w:r>
                  <w:rPr/>
                  <w:fldChar w:fldCharType="end"/>
                </w: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71pt;margin-top:749.657837pt;width:135.3pt;height:13pt;mso-position-horizontal-relative:page;mso-position-vertical-relative:page;z-index:-19120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 w:firstLine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9.5pt;margin-top:748.847534pt;width:17.4pt;height:14pt;mso-position-horizontal-relative:page;mso-position-vertical-relative:page;z-index:-19096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</w:t>
                </w:r>
                <w:r>
                  <w:rPr/>
                  <w:fldChar w:fldCharType="end"/>
                </w: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05.711914pt;margin-top:749.657837pt;width:135.3pt;height:13pt;mso-position-horizontal-relative:page;mso-position-vertical-relative:page;z-index:-19072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 w:firstLine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564.738770pt;margin-top:748.847534pt;width:17.3pt;height:14pt;mso-position-horizontal-relative:page;mso-position-vertical-relative:page;z-index:-19048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23</w:t>
                </w:r>
                <w:r>
                  <w:rPr/>
                  <w:fldChar w:fldCharType="end"/>
                </w: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71pt;margin-top:749.657837pt;width:135.3pt;height:13pt;mso-position-horizontal-relative:page;mso-position-vertical-relative:page;z-index:-19024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 w:firstLine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49.5pt;margin-top:32pt;width:540pt;height:22.6pt;mso-position-horizontal-relative:page;mso-position-vertical-relative:page;z-index:-19576" coordorigin="990,640" coordsize="10800,452">
          <v:shape style="position:absolute;left:990;top:640;width:10800;height:452" coordorigin="990,640" coordsize="10800,452" path="m990,1091l11790,1091,11790,640,990,640,990,1091xe" filled="true" fillcolor="#7d83bf" stroked="false">
            <v:path arrowok="t"/>
            <v:fill type="solid"/>
          </v:shape>
          <w10:wrap type="none"/>
        </v:group>
      </w:pict>
    </w: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71pt;margin-top:37.740337pt;width:147pt;height:13pt;mso-position-horizontal-relative:page;mso-position-vertical-relative:page;z-index:-19552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Youth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Explore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pacing w:val="-2"/>
                    <w:sz w:val="22"/>
                  </w:rPr>
                  <w:t>Trades</w:t>
                </w:r>
                <w:r>
                  <w:rPr>
                    <w:rFonts w:ascii="Arial"/>
                    <w:b/>
                    <w:color w:val="FFFFFF"/>
                    <w:spacing w:val="-7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Skills</w:t>
                </w:r>
                <w:r>
                  <w:rPr>
                    <w:rFonts w:ascii="Arial"/>
                    <w:sz w:val="22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56.951508pt;margin-top:37.740337pt;width:124.55pt;height:13pt;mso-position-horizontal-relative:page;mso-position-vertical-relative:page;z-index:-19528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–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6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Machining</w:t>
                </w:r>
                <w:r>
                  <w:rPr>
                    <w:rFonts w:ascii="Arial" w:hAnsi="Arial" w:cs="Arial" w:eastAsia="Arial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22.5pt;margin-top:31.5pt;width:540pt;height:22.6pt;mso-position-horizontal-relative:page;mso-position-vertical-relative:page;z-index:-19504" coordorigin="450,630" coordsize="10800,452">
          <v:shape style="position:absolute;left:450;top:630;width:10800;height:452" coordorigin="450,630" coordsize="10800,452" path="m450,1081l11250,1081,11250,630,450,630,450,1081xe" filled="true" fillcolor="#7d83bf" stroked="false">
            <v:path arrowok="t"/>
            <v:fill type="solid"/>
          </v:shape>
          <w10:wrap type="none"/>
        </v:group>
      </w:pict>
    </w:r>
    <w:r>
      <w:rPr/>
      <w:pict>
        <v:shape style="position:absolute;margin-left:30.5pt;margin-top:37.240337pt;width:122.35pt;height:13pt;mso-position-horizontal-relative:page;mso-position-vertical-relative:page;z-index:-19480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/>
                    <w:b/>
                    <w:color w:val="FFFFFF"/>
                    <w:spacing w:val="-1"/>
                    <w:sz w:val="22"/>
                  </w:rPr>
                  <w:t>Build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a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Drill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pacing w:val="-1"/>
                    <w:sz w:val="22"/>
                  </w:rPr>
                  <w:t>Press</w:t>
                </w:r>
                <w:r>
                  <w:rPr>
                    <w:rFonts w:ascii="Arial"/>
                    <w:b/>
                    <w:color w:val="FFFFFF"/>
                    <w:spacing w:val="-4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Vise</w:t>
                </w:r>
                <w:r>
                  <w:rPr>
                    <w:rFonts w:ascii="Arial"/>
                    <w:sz w:val="22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16.951508pt;margin-top:37.240337pt;width:124.55pt;height:13pt;mso-position-horizontal-relative:page;mso-position-vertical-relative:page;z-index:-19456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–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6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Machining</w:t>
                </w:r>
                <w:r>
                  <w:rPr>
                    <w:rFonts w:ascii="Arial" w:hAnsi="Arial" w:cs="Arial" w:eastAsia="Arial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49.5pt;margin-top:31.5pt;width:540pt;height:22.6pt;mso-position-horizontal-relative:page;mso-position-vertical-relative:page;z-index:-19336" coordorigin="990,630" coordsize="10800,452">
          <v:shape style="position:absolute;left:990;top:630;width:10800;height:452" coordorigin="990,630" coordsize="10800,452" path="m990,1081l11790,1081,11790,630,990,630,990,1081xe" filled="true" fillcolor="#7d83bf" stroked="false">
            <v:path arrowok="t"/>
            <v:fill type="solid"/>
          </v:shape>
          <w10:wrap type="none"/>
        </v:group>
      </w:pict>
    </w:r>
    <w:r>
      <w:rPr/>
      <w:pict>
        <v:shape style="position:absolute;margin-left:71pt;margin-top:37.240337pt;width:124.55pt;height:13pt;mso-position-horizontal-relative:page;mso-position-vertical-relative:page;z-index:-19312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–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6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Machining</w:t>
                </w:r>
                <w:r>
                  <w:rPr>
                    <w:rFonts w:ascii="Arial" w:hAnsi="Arial" w:cs="Arial" w:eastAsia="Arial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59.165985pt;margin-top:37.240337pt;width:122.35pt;height:13pt;mso-position-horizontal-relative:page;mso-position-vertical-relative:page;z-index:-19288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/>
                    <w:b/>
                    <w:color w:val="FFFFFF"/>
                    <w:spacing w:val="-1"/>
                    <w:sz w:val="22"/>
                  </w:rPr>
                  <w:t>Build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a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Drill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pacing w:val="-1"/>
                    <w:sz w:val="22"/>
                  </w:rPr>
                  <w:t>Press</w:t>
                </w:r>
                <w:r>
                  <w:rPr>
                    <w:rFonts w:ascii="Arial"/>
                    <w:b/>
                    <w:color w:val="FFFFFF"/>
                    <w:spacing w:val="-4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Vise</w:t>
                </w:r>
                <w:r>
                  <w:rPr>
                    <w:rFonts w:ascii="Arial"/>
                    <w:sz w:val="22"/>
                  </w:rPr>
                </w:r>
              </w:p>
            </w:txbxContent>
          </v:textbox>
          <w10:wrap type="non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22.5pt;margin-top:31.5pt;width:540pt;height:22.6pt;mso-position-horizontal-relative:page;mso-position-vertical-relative:page;z-index:-19264" coordorigin="450,630" coordsize="10800,452">
          <v:shape style="position:absolute;left:450;top:630;width:10800;height:452" coordorigin="450,630" coordsize="10800,452" path="m450,1081l11250,1081,11250,630,450,630,450,1081xe" filled="true" fillcolor="#7d83bf" stroked="false">
            <v:path arrowok="t"/>
            <v:fill type="solid"/>
          </v:shape>
          <w10:wrap type="none"/>
        </v:group>
      </w:pict>
    </w:r>
    <w:r>
      <w:rPr/>
      <w:pict>
        <v:shape style="position:absolute;margin-left:30.5pt;margin-top:37.240337pt;width:122.35pt;height:13pt;mso-position-horizontal-relative:page;mso-position-vertical-relative:page;z-index:-19240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/>
                    <w:b/>
                    <w:color w:val="FFFFFF"/>
                    <w:spacing w:val="-1"/>
                    <w:sz w:val="22"/>
                  </w:rPr>
                  <w:t>Build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a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Drill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pacing w:val="-1"/>
                    <w:sz w:val="22"/>
                  </w:rPr>
                  <w:t>Press</w:t>
                </w:r>
                <w:r>
                  <w:rPr>
                    <w:rFonts w:ascii="Arial"/>
                    <w:b/>
                    <w:color w:val="FFFFFF"/>
                    <w:spacing w:val="-4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Vise</w:t>
                </w:r>
                <w:r>
                  <w:rPr>
                    <w:rFonts w:ascii="Arial"/>
                    <w:sz w:val="22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16.951508pt;margin-top:37.240337pt;width:124.55pt;height:13pt;mso-position-horizontal-relative:page;mso-position-vertical-relative:page;z-index:-19216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–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6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Machining</w:t>
                </w:r>
                <w:r>
                  <w:rPr>
                    <w:rFonts w:ascii="Arial" w:hAnsi="Arial" w:cs="Arial" w:eastAsia="Arial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">
    <w:multiLevelType w:val="hybridMultilevel"/>
    <w:lvl w:ilvl="0">
      <w:start w:val="1"/>
      <w:numFmt w:val="bullet"/>
      <w:lvlText w:val="•"/>
      <w:lvlJc w:val="left"/>
      <w:pPr>
        <w:ind w:left="1740" w:hanging="270"/>
      </w:pPr>
      <w:rPr>
        <w:rFonts w:hint="default" w:ascii="Arial" w:hAnsi="Arial" w:eastAsia="Arial"/>
        <w:color w:val="4C4D4F"/>
        <w:sz w:val="22"/>
        <w:szCs w:val="22"/>
      </w:rPr>
    </w:lvl>
    <w:lvl w:ilvl="1">
      <w:start w:val="1"/>
      <w:numFmt w:val="bullet"/>
      <w:lvlText w:val="•"/>
      <w:lvlJc w:val="left"/>
      <w:pPr>
        <w:ind w:left="2668" w:hanging="27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596" w:hanging="27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524" w:hanging="27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452" w:hanging="27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380" w:hanging="27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308" w:hanging="27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236" w:hanging="27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64" w:hanging="270"/>
      </w:pPr>
      <w:rPr>
        <w:rFonts w:hint="default"/>
      </w:rPr>
    </w:lvl>
  </w:abstractNum>
  <w:abstractNum w:abstractNumId="8">
    <w:multiLevelType w:val="hybridMultilevel"/>
    <w:lvl w:ilvl="0">
      <w:start w:val="1"/>
      <w:numFmt w:val="decimal"/>
      <w:lvlText w:val="%1."/>
      <w:lvlJc w:val="left"/>
      <w:pPr>
        <w:ind w:left="1440" w:hanging="320"/>
        <w:jc w:val="right"/>
      </w:pPr>
      <w:rPr>
        <w:rFonts w:hint="default" w:ascii="Arial" w:hAnsi="Arial" w:eastAsia="Arial"/>
        <w:color w:val="4C4D4F"/>
        <w:spacing w:val="-11"/>
        <w:w w:val="99"/>
        <w:sz w:val="22"/>
        <w:szCs w:val="22"/>
      </w:rPr>
    </w:lvl>
    <w:lvl w:ilvl="1">
      <w:start w:val="1"/>
      <w:numFmt w:val="decimal"/>
      <w:lvlText w:val="%2."/>
      <w:lvlJc w:val="left"/>
      <w:pPr>
        <w:ind w:left="1440" w:hanging="320"/>
        <w:jc w:val="left"/>
      </w:pPr>
      <w:rPr>
        <w:rFonts w:hint="default" w:ascii="Arial" w:hAnsi="Arial" w:eastAsia="Arial"/>
        <w:color w:val="4C4D4F"/>
        <w:spacing w:val="-11"/>
        <w:w w:val="99"/>
        <w:sz w:val="22"/>
        <w:szCs w:val="22"/>
      </w:rPr>
    </w:lvl>
    <w:lvl w:ilvl="2">
      <w:start w:val="1"/>
      <w:numFmt w:val="bullet"/>
      <w:lvlText w:val="•"/>
      <w:lvlJc w:val="left"/>
      <w:pPr>
        <w:ind w:left="3356" w:hanging="32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314" w:hanging="3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272" w:hanging="3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230" w:hanging="3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188" w:hanging="3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46" w:hanging="3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04" w:hanging="320"/>
      </w:pPr>
      <w:rPr>
        <w:rFonts w:hint="default"/>
      </w:rPr>
    </w:lvl>
  </w:abstractNum>
  <w:abstractNum w:abstractNumId="7">
    <w:multiLevelType w:val="hybridMultilevel"/>
    <w:lvl w:ilvl="0">
      <w:start w:val="1"/>
      <w:numFmt w:val="decimal"/>
      <w:lvlText w:val="%1."/>
      <w:lvlJc w:val="left"/>
      <w:pPr>
        <w:ind w:left="1190" w:hanging="320"/>
        <w:jc w:val="left"/>
      </w:pPr>
      <w:rPr>
        <w:rFonts w:hint="default" w:ascii="Arial" w:hAnsi="Arial" w:eastAsia="Arial"/>
        <w:color w:val="4C4D4F"/>
        <w:spacing w:val="-11"/>
        <w:w w:val="99"/>
        <w:sz w:val="22"/>
        <w:szCs w:val="22"/>
      </w:rPr>
    </w:lvl>
    <w:lvl w:ilvl="1">
      <w:start w:val="1"/>
      <w:numFmt w:val="bullet"/>
      <w:lvlText w:val="•"/>
      <w:lvlJc w:val="left"/>
      <w:pPr>
        <w:ind w:left="2173" w:hanging="32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56" w:hanging="32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139" w:hanging="3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22" w:hanging="3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05" w:hanging="3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88" w:hanging="3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71" w:hanging="3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54" w:hanging="320"/>
      </w:pPr>
      <w:rPr>
        <w:rFonts w:hint="default"/>
      </w:rPr>
    </w:lvl>
  </w:abstractNum>
  <w:abstractNum w:abstractNumId="6">
    <w:multiLevelType w:val="hybridMultilevel"/>
    <w:lvl w:ilvl="0">
      <w:start w:val="1"/>
      <w:numFmt w:val="decimal"/>
      <w:lvlText w:val="%1."/>
      <w:lvlJc w:val="left"/>
      <w:pPr>
        <w:ind w:left="900" w:hanging="320"/>
        <w:jc w:val="right"/>
      </w:pPr>
      <w:rPr>
        <w:rFonts w:hint="default" w:ascii="Arial" w:hAnsi="Arial" w:eastAsia="Arial"/>
        <w:color w:val="4C4D4F"/>
        <w:spacing w:val="-11"/>
        <w:w w:val="99"/>
        <w:sz w:val="22"/>
        <w:szCs w:val="22"/>
      </w:rPr>
    </w:lvl>
    <w:lvl w:ilvl="1">
      <w:start w:val="1"/>
      <w:numFmt w:val="bullet"/>
      <w:lvlText w:val="•"/>
      <w:lvlJc w:val="left"/>
      <w:pPr>
        <w:ind w:left="1740" w:hanging="270"/>
      </w:pPr>
      <w:rPr>
        <w:rFonts w:hint="default" w:ascii="Arial" w:hAnsi="Arial" w:eastAsia="Arial"/>
        <w:color w:val="4C4D4F"/>
        <w:sz w:val="22"/>
        <w:szCs w:val="22"/>
      </w:rPr>
    </w:lvl>
    <w:lvl w:ilvl="2">
      <w:start w:val="1"/>
      <w:numFmt w:val="bullet"/>
      <w:lvlText w:val="•"/>
      <w:lvlJc w:val="left"/>
      <w:pPr>
        <w:ind w:left="1740" w:hanging="27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00" w:hanging="27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60" w:hanging="27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20" w:hanging="27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80" w:hanging="27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0" w:hanging="27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700" w:hanging="270"/>
      </w:pPr>
      <w:rPr>
        <w:rFonts w:hint="default"/>
      </w:rPr>
    </w:lvl>
  </w:abstractNum>
  <w:abstractNum w:abstractNumId="5">
    <w:multiLevelType w:val="hybridMultilevel"/>
    <w:lvl w:ilvl="0">
      <w:start w:val="2"/>
      <w:numFmt w:val="decimal"/>
      <w:lvlText w:val="%1."/>
      <w:lvlJc w:val="left"/>
      <w:pPr>
        <w:ind w:left="1440" w:hanging="320"/>
        <w:jc w:val="right"/>
      </w:pPr>
      <w:rPr>
        <w:rFonts w:hint="default" w:ascii="Arial" w:hAnsi="Arial" w:eastAsia="Arial"/>
        <w:color w:val="4C4D4F"/>
        <w:spacing w:val="-1"/>
        <w:sz w:val="22"/>
        <w:szCs w:val="22"/>
      </w:rPr>
    </w:lvl>
    <w:lvl w:ilvl="1">
      <w:start w:val="1"/>
      <w:numFmt w:val="bullet"/>
      <w:lvlText w:val="•"/>
      <w:lvlJc w:val="left"/>
      <w:pPr>
        <w:ind w:left="1740" w:hanging="270"/>
      </w:pPr>
      <w:rPr>
        <w:rFonts w:hint="default" w:ascii="Arial" w:hAnsi="Arial" w:eastAsia="Arial"/>
        <w:color w:val="4C4D4F"/>
        <w:sz w:val="22"/>
        <w:szCs w:val="22"/>
      </w:rPr>
    </w:lvl>
    <w:lvl w:ilvl="2">
      <w:start w:val="1"/>
      <w:numFmt w:val="bullet"/>
      <w:lvlText w:val="•"/>
      <w:lvlJc w:val="left"/>
      <w:pPr>
        <w:ind w:left="2711" w:hanging="27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82" w:hanging="27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53" w:hanging="27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24" w:hanging="27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95" w:hanging="27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66" w:hanging="27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37" w:hanging="270"/>
      </w:pPr>
      <w:rPr>
        <w:rFonts w:hint="default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440" w:hanging="320"/>
        <w:jc w:val="left"/>
      </w:pPr>
      <w:rPr>
        <w:rFonts w:hint="default" w:ascii="Arial" w:hAnsi="Arial" w:eastAsia="Arial"/>
        <w:color w:val="4C4D4F"/>
        <w:spacing w:val="-11"/>
        <w:w w:val="99"/>
        <w:sz w:val="22"/>
        <w:szCs w:val="22"/>
      </w:rPr>
    </w:lvl>
    <w:lvl w:ilvl="1">
      <w:start w:val="1"/>
      <w:numFmt w:val="bullet"/>
      <w:lvlText w:val="•"/>
      <w:lvlJc w:val="left"/>
      <w:pPr>
        <w:ind w:left="2398" w:hanging="32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356" w:hanging="32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314" w:hanging="3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272" w:hanging="3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230" w:hanging="3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188" w:hanging="3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46" w:hanging="3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04" w:hanging="320"/>
      </w:pPr>
      <w:rPr>
        <w:rFonts w:hint="default"/>
      </w:rPr>
    </w:lvl>
  </w:abstractNum>
  <w:abstractNum w:abstractNumId="3">
    <w:multiLevelType w:val="hybridMultilevel"/>
    <w:lvl w:ilvl="0">
      <w:start w:val="1"/>
      <w:numFmt w:val="bullet"/>
      <w:lvlText w:val="•"/>
      <w:lvlJc w:val="left"/>
      <w:pPr>
        <w:ind w:left="1200" w:hanging="270"/>
      </w:pPr>
      <w:rPr>
        <w:rFonts w:hint="default" w:ascii="Arial" w:hAnsi="Arial" w:eastAsia="Arial"/>
        <w:color w:val="4C4D4F"/>
        <w:sz w:val="22"/>
        <w:szCs w:val="22"/>
      </w:rPr>
    </w:lvl>
    <w:lvl w:ilvl="1">
      <w:start w:val="1"/>
      <w:numFmt w:val="bullet"/>
      <w:lvlText w:val="•"/>
      <w:lvlJc w:val="left"/>
      <w:pPr>
        <w:ind w:left="2182" w:hanging="27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64" w:hanging="27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146" w:hanging="27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28" w:hanging="27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10" w:hanging="27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92" w:hanging="27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74" w:hanging="27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56" w:hanging="270"/>
      </w:pPr>
      <w:rPr>
        <w:rFonts w:hint="default"/>
      </w:rPr>
    </w:lvl>
  </w:abstractNum>
  <w:abstractNum w:abstractNumId="2">
    <w:multiLevelType w:val="hybridMultilevel"/>
    <w:lvl w:ilvl="0">
      <w:start w:val="1"/>
      <w:numFmt w:val="bullet"/>
      <w:lvlText w:val="•"/>
      <w:lvlJc w:val="left"/>
      <w:pPr>
        <w:ind w:left="1200" w:hanging="270"/>
      </w:pPr>
      <w:rPr>
        <w:rFonts w:hint="default" w:ascii="Arial" w:hAnsi="Arial" w:eastAsia="Arial"/>
        <w:color w:val="4C4D4F"/>
        <w:position w:val="6"/>
        <w:sz w:val="13"/>
        <w:szCs w:val="13"/>
      </w:rPr>
    </w:lvl>
    <w:lvl w:ilvl="1">
      <w:start w:val="1"/>
      <w:numFmt w:val="bullet"/>
      <w:lvlText w:val="•"/>
      <w:lvlJc w:val="left"/>
      <w:pPr>
        <w:ind w:left="2182" w:hanging="27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64" w:hanging="27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146" w:hanging="27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28" w:hanging="27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10" w:hanging="27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92" w:hanging="27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74" w:hanging="27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56" w:hanging="270"/>
      </w:pPr>
      <w:rPr>
        <w:rFonts w:hint="default"/>
      </w:rPr>
    </w:lvl>
  </w:abstractNum>
  <w:abstractNum w:abstractNumId="0">
    <w:multiLevelType w:val="hybridMultilevel"/>
    <w:lvl w:ilvl="0">
      <w:start w:val="1"/>
      <w:numFmt w:val="bullet"/>
      <w:lvlText w:val="•"/>
      <w:lvlJc w:val="left"/>
      <w:pPr>
        <w:ind w:left="1200" w:hanging="270"/>
      </w:pPr>
      <w:rPr>
        <w:rFonts w:hint="default" w:ascii="Arial" w:hAnsi="Arial" w:eastAsia="Arial"/>
        <w:color w:val="4C4D4F"/>
        <w:sz w:val="22"/>
        <w:szCs w:val="22"/>
      </w:rPr>
    </w:lvl>
    <w:lvl w:ilvl="1">
      <w:start w:val="1"/>
      <w:numFmt w:val="bullet"/>
      <w:lvlText w:val="•"/>
      <w:lvlJc w:val="left"/>
      <w:pPr>
        <w:ind w:left="1200" w:hanging="27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31" w:hanging="27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62" w:hanging="27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93" w:hanging="27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24" w:hanging="27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55" w:hanging="27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86" w:hanging="27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17" w:hanging="270"/>
      </w:pPr>
      <w:rPr>
        <w:rFonts w:hint="default"/>
      </w:rPr>
    </w:lvl>
  </w:abstractNum>
  <w:num w:numId="2">
    <w:abstractNumId w:val="1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evenAndOddHeaders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BodyText" w:type="paragraph">
    <w:name w:val="Body Text"/>
    <w:basedOn w:val="Normal"/>
    <w:uiPriority w:val="1"/>
    <w:qFormat/>
    <w:pPr>
      <w:spacing w:before="72"/>
      <w:ind w:left="1440" w:hanging="320"/>
    </w:pPr>
    <w:rPr>
      <w:rFonts w:ascii="Arial" w:hAnsi="Arial" w:eastAsia="Arial"/>
      <w:sz w:val="22"/>
      <w:szCs w:val="22"/>
    </w:rPr>
  </w:style>
  <w:style w:styleId="Heading1" w:type="paragraph">
    <w:name w:val="Heading 1"/>
    <w:basedOn w:val="Normal"/>
    <w:uiPriority w:val="1"/>
    <w:qFormat/>
    <w:pPr>
      <w:spacing w:before="64"/>
      <w:ind w:left="1100"/>
      <w:outlineLvl w:val="1"/>
    </w:pPr>
    <w:rPr>
      <w:rFonts w:ascii="Arial" w:hAnsi="Arial" w:eastAsia="Arial"/>
      <w:b/>
      <w:bCs/>
      <w:sz w:val="28"/>
      <w:szCs w:val="28"/>
    </w:rPr>
  </w:style>
  <w:style w:styleId="Heading2" w:type="paragraph">
    <w:name w:val="Heading 2"/>
    <w:basedOn w:val="Normal"/>
    <w:uiPriority w:val="1"/>
    <w:qFormat/>
    <w:pPr>
      <w:ind w:left="40"/>
      <w:outlineLvl w:val="2"/>
    </w:pPr>
    <w:rPr>
      <w:rFonts w:ascii="Arial" w:hAnsi="Arial" w:eastAsia="Arial"/>
      <w:b/>
      <w:bCs/>
      <w:sz w:val="24"/>
      <w:szCs w:val="24"/>
    </w:rPr>
  </w:style>
  <w:style w:styleId="Heading3" w:type="paragraph">
    <w:name w:val="Heading 3"/>
    <w:basedOn w:val="Normal"/>
    <w:uiPriority w:val="1"/>
    <w:qFormat/>
    <w:pPr>
      <w:ind w:left="20"/>
      <w:outlineLvl w:val="3"/>
    </w:pPr>
    <w:rPr>
      <w:rFonts w:ascii="Arial" w:hAnsi="Arial" w:eastAsia="Arial"/>
      <w:b/>
      <w:bCs/>
      <w:sz w:val="22"/>
      <w:szCs w:val="22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image" Target="media/image1.png"/><Relationship Id="rId8" Type="http://schemas.openxmlformats.org/officeDocument/2006/relationships/image" Target="media/image2.jpeg"/><Relationship Id="rId9" Type="http://schemas.openxmlformats.org/officeDocument/2006/relationships/footer" Target="footer1.xml"/><Relationship Id="rId10" Type="http://schemas.openxmlformats.org/officeDocument/2006/relationships/footer" Target="footer2.xml"/><Relationship Id="rId11" Type="http://schemas.openxmlformats.org/officeDocument/2006/relationships/header" Target="header3.xml"/><Relationship Id="rId12" Type="http://schemas.openxmlformats.org/officeDocument/2006/relationships/header" Target="header4.xml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openxmlformats.org/officeDocument/2006/relationships/image" Target="media/image9.png"/><Relationship Id="rId20" Type="http://schemas.openxmlformats.org/officeDocument/2006/relationships/image" Target="media/image10.png"/><Relationship Id="rId21" Type="http://schemas.openxmlformats.org/officeDocument/2006/relationships/image" Target="media/image11.png"/><Relationship Id="rId22" Type="http://schemas.openxmlformats.org/officeDocument/2006/relationships/image" Target="media/image12.png"/><Relationship Id="rId23" Type="http://schemas.openxmlformats.org/officeDocument/2006/relationships/image" Target="media/image13.png"/><Relationship Id="rId24" Type="http://schemas.openxmlformats.org/officeDocument/2006/relationships/image" Target="media/image14.png"/><Relationship Id="rId25" Type="http://schemas.openxmlformats.org/officeDocument/2006/relationships/image" Target="media/image15.png"/><Relationship Id="rId26" Type="http://schemas.openxmlformats.org/officeDocument/2006/relationships/image" Target="media/image16.png"/><Relationship Id="rId27" Type="http://schemas.openxmlformats.org/officeDocument/2006/relationships/image" Target="media/image17.png"/><Relationship Id="rId28" Type="http://schemas.openxmlformats.org/officeDocument/2006/relationships/image" Target="media/image18.png"/><Relationship Id="rId29" Type="http://schemas.openxmlformats.org/officeDocument/2006/relationships/image" Target="media/image19.png"/><Relationship Id="rId30" Type="http://schemas.openxmlformats.org/officeDocument/2006/relationships/image" Target="media/image20.png"/><Relationship Id="rId31" Type="http://schemas.openxmlformats.org/officeDocument/2006/relationships/image" Target="media/image21.png"/><Relationship Id="rId32" Type="http://schemas.openxmlformats.org/officeDocument/2006/relationships/image" Target="media/image22.png"/><Relationship Id="rId33" Type="http://schemas.openxmlformats.org/officeDocument/2006/relationships/image" Target="media/image23.png"/><Relationship Id="rId34" Type="http://schemas.openxmlformats.org/officeDocument/2006/relationships/image" Target="media/image24.png"/><Relationship Id="rId35" Type="http://schemas.openxmlformats.org/officeDocument/2006/relationships/image" Target="media/image25.png"/><Relationship Id="rId36" Type="http://schemas.openxmlformats.org/officeDocument/2006/relationships/image" Target="media/image26.png"/><Relationship Id="rId37" Type="http://schemas.openxmlformats.org/officeDocument/2006/relationships/image" Target="media/image27.png"/><Relationship Id="rId38" Type="http://schemas.openxmlformats.org/officeDocument/2006/relationships/image" Target="media/image28.png"/><Relationship Id="rId39" Type="http://schemas.openxmlformats.org/officeDocument/2006/relationships/image" Target="media/image29.png"/><Relationship Id="rId40" Type="http://schemas.openxmlformats.org/officeDocument/2006/relationships/image" Target="media/image30.png"/><Relationship Id="rId41" Type="http://schemas.openxmlformats.org/officeDocument/2006/relationships/image" Target="media/image31.png"/><Relationship Id="rId42" Type="http://schemas.openxmlformats.org/officeDocument/2006/relationships/footer" Target="footer3.xml"/><Relationship Id="rId43" Type="http://schemas.openxmlformats.org/officeDocument/2006/relationships/footer" Target="footer4.xml"/><Relationship Id="rId44" Type="http://schemas.openxmlformats.org/officeDocument/2006/relationships/hyperlink" Target="mailto:3@4.5" TargetMode="External"/><Relationship Id="rId45" Type="http://schemas.openxmlformats.org/officeDocument/2006/relationships/image" Target="media/image32.png"/><Relationship Id="rId46" Type="http://schemas.openxmlformats.org/officeDocument/2006/relationships/image" Target="media/image33.png"/><Relationship Id="rId47" Type="http://schemas.openxmlformats.org/officeDocument/2006/relationships/image" Target="media/image34.png"/><Relationship Id="rId48" Type="http://schemas.openxmlformats.org/officeDocument/2006/relationships/image" Target="media/image35.png"/><Relationship Id="rId49" Type="http://schemas.openxmlformats.org/officeDocument/2006/relationships/image" Target="media/image36.png"/><Relationship Id="rId50" Type="http://schemas.openxmlformats.org/officeDocument/2006/relationships/image" Target="media/image37.png"/><Relationship Id="rId51" Type="http://schemas.openxmlformats.org/officeDocument/2006/relationships/image" Target="media/image38.jpeg"/><Relationship Id="rId52" Type="http://schemas.openxmlformats.org/officeDocument/2006/relationships/image" Target="media/image39.png"/><Relationship Id="rId53" Type="http://schemas.openxmlformats.org/officeDocument/2006/relationships/image" Target="media/image40.png"/><Relationship Id="rId54" Type="http://schemas.openxmlformats.org/officeDocument/2006/relationships/image" Target="media/image41.png"/><Relationship Id="rId55" Type="http://schemas.openxmlformats.org/officeDocument/2006/relationships/image" Target="media/image42.png"/><Relationship Id="rId56" Type="http://schemas.openxmlformats.org/officeDocument/2006/relationships/image" Target="media/image43.png"/><Relationship Id="rId57" Type="http://schemas.openxmlformats.org/officeDocument/2006/relationships/image" Target="media/image44.png"/><Relationship Id="rId58" Type="http://schemas.openxmlformats.org/officeDocument/2006/relationships/image" Target="media/image45.png"/><Relationship Id="rId59" Type="http://schemas.openxmlformats.org/officeDocument/2006/relationships/image" Target="media/image46.png"/><Relationship Id="rId60" Type="http://schemas.openxmlformats.org/officeDocument/2006/relationships/image" Target="media/image47.png"/><Relationship Id="rId61" Type="http://schemas.openxmlformats.org/officeDocument/2006/relationships/image" Target="media/image48.png"/><Relationship Id="rId62" Type="http://schemas.openxmlformats.org/officeDocument/2006/relationships/image" Target="media/image49.png"/><Relationship Id="rId63" Type="http://schemas.openxmlformats.org/officeDocument/2006/relationships/image" Target="media/image50.png"/><Relationship Id="rId64" Type="http://schemas.openxmlformats.org/officeDocument/2006/relationships/image" Target="media/image51.png"/><Relationship Id="rId65" Type="http://schemas.openxmlformats.org/officeDocument/2006/relationships/image" Target="media/image52.png"/><Relationship Id="rId66" Type="http://schemas.openxmlformats.org/officeDocument/2006/relationships/image" Target="media/image53.png"/><Relationship Id="rId67" Type="http://schemas.openxmlformats.org/officeDocument/2006/relationships/image" Target="media/image54.png"/><Relationship Id="rId68" Type="http://schemas.openxmlformats.org/officeDocument/2006/relationships/image" Target="media/image55.png"/><Relationship Id="rId69" Type="http://schemas.openxmlformats.org/officeDocument/2006/relationships/image" Target="media/image56.png"/><Relationship Id="rId70" Type="http://schemas.openxmlformats.org/officeDocument/2006/relationships/image" Target="media/image57.png"/><Relationship Id="rId71" Type="http://schemas.openxmlformats.org/officeDocument/2006/relationships/image" Target="media/image58.png"/><Relationship Id="rId72" Type="http://schemas.openxmlformats.org/officeDocument/2006/relationships/image" Target="media/image59.png"/><Relationship Id="rId73" Type="http://schemas.openxmlformats.org/officeDocument/2006/relationships/image" Target="media/image60.png"/><Relationship Id="rId74" Type="http://schemas.openxmlformats.org/officeDocument/2006/relationships/image" Target="media/image61.png"/><Relationship Id="rId75" Type="http://schemas.openxmlformats.org/officeDocument/2006/relationships/image" Target="media/image62.png"/><Relationship Id="rId76" Type="http://schemas.openxmlformats.org/officeDocument/2006/relationships/image" Target="media/image63.png"/><Relationship Id="rId77" Type="http://schemas.openxmlformats.org/officeDocument/2006/relationships/image" Target="media/image64.png"/><Relationship Id="rId78" Type="http://schemas.openxmlformats.org/officeDocument/2006/relationships/image" Target="media/image65.png"/><Relationship Id="rId79" Type="http://schemas.openxmlformats.org/officeDocument/2006/relationships/image" Target="media/image66.png"/><Relationship Id="rId80" Type="http://schemas.openxmlformats.org/officeDocument/2006/relationships/image" Target="media/image67.png"/><Relationship Id="rId81" Type="http://schemas.openxmlformats.org/officeDocument/2006/relationships/image" Target="media/image68.png"/><Relationship Id="rId82" Type="http://schemas.openxmlformats.org/officeDocument/2006/relationships/image" Target="media/image69.png"/><Relationship Id="rId83" Type="http://schemas.openxmlformats.org/officeDocument/2006/relationships/image" Target="media/image70.png"/><Relationship Id="rId84" Type="http://schemas.openxmlformats.org/officeDocument/2006/relationships/footer" Target="footer5.xml"/><Relationship Id="rId85" Type="http://schemas.openxmlformats.org/officeDocument/2006/relationships/footer" Target="footer6.xml"/><Relationship Id="rId86" Type="http://schemas.openxmlformats.org/officeDocument/2006/relationships/image" Target="media/image71.png"/><Relationship Id="rId87" Type="http://schemas.openxmlformats.org/officeDocument/2006/relationships/image" Target="media/image72.png"/><Relationship Id="rId88" Type="http://schemas.openxmlformats.org/officeDocument/2006/relationships/image" Target="media/image73.png"/><Relationship Id="rId89" Type="http://schemas.openxmlformats.org/officeDocument/2006/relationships/image" Target="media/image74.png"/><Relationship Id="rId90" Type="http://schemas.openxmlformats.org/officeDocument/2006/relationships/image" Target="media/image75.png"/><Relationship Id="rId91" Type="http://schemas.openxmlformats.org/officeDocument/2006/relationships/image" Target="media/image76.png"/><Relationship Id="rId92" Type="http://schemas.openxmlformats.org/officeDocument/2006/relationships/image" Target="media/image77.png"/><Relationship Id="rId93" Type="http://schemas.openxmlformats.org/officeDocument/2006/relationships/image" Target="media/image78.png"/><Relationship Id="rId94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2017-12-08T07:56:58Z</dcterms:created>
  <dcterms:modified xsi:type="dcterms:W3CDTF">2017-12-08T07:56:58Z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2017-12-08T00:00:00Z</vt:filetime>
  </property>
  <property fmtid="{D5CDD505-2E9C-101B-9397-08002B2CF9AE}" pid="3" name="LastSaved">
    <vt:filetime>2017-12-08T00:00:00Z</vt:filetime>
  </property>
</Properties>
</file>